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B3A4A" w14:textId="77777777" w:rsidR="00DB463B" w:rsidRPr="00575886" w:rsidRDefault="00DB463B" w:rsidP="00DB463B">
      <w:pPr>
        <w:spacing w:after="160" w:line="259" w:lineRule="auto"/>
        <w:jc w:val="left"/>
      </w:pPr>
      <w:r w:rsidRPr="00575886">
        <w:rPr>
          <w:b/>
          <w:bCs/>
        </w:rPr>
        <w:t>Hinweis:</w:t>
      </w:r>
      <w:r>
        <w:rPr>
          <w:b/>
          <w:bCs/>
        </w:rPr>
        <w:t xml:space="preserve"> </w:t>
      </w:r>
      <w:r>
        <w:t>Die farbig hinterlegten Felder sind auszufüllen und zutreffendes ankreuzen.</w:t>
      </w:r>
    </w:p>
    <w:sdt>
      <w:sdtPr>
        <w:id w:val="296891641"/>
        <w:placeholder>
          <w:docPart w:val="7DBD44E610C54CE7A39DE8EEE075F390"/>
        </w:placeholder>
        <w:showingPlcHdr/>
      </w:sdtPr>
      <w:sdtContent>
        <w:p w14:paraId="0C77FC22" w14:textId="77777777" w:rsidR="00DB463B" w:rsidRDefault="00DB463B" w:rsidP="00DB463B">
          <w:r w:rsidRPr="0083498F">
            <w:rPr>
              <w:rStyle w:val="Platzhaltertext"/>
              <w:highlight w:val="yellow"/>
            </w:rPr>
            <w:t>Klicken oder tippen Sie hier, um Text einzugeben.</w:t>
          </w:r>
        </w:p>
      </w:sdtContent>
    </w:sdt>
    <w:p w14:paraId="72105042" w14:textId="77777777" w:rsidR="00DB463B" w:rsidRDefault="00DB463B" w:rsidP="00DB463B">
      <w:r>
        <w:t>(Name des Bewerbers/der Bewerbergemeinschaft)</w:t>
      </w:r>
    </w:p>
    <w:p w14:paraId="76E3DEBF" w14:textId="77777777" w:rsidR="009D0249" w:rsidRDefault="0909C1F0" w:rsidP="009D0249">
      <w:pPr>
        <w:pStyle w:val="berschrift1"/>
        <w:numPr>
          <w:ilvl w:val="0"/>
          <w:numId w:val="0"/>
        </w:numPr>
      </w:pPr>
      <w:r>
        <w:t>Personenbezogene R</w:t>
      </w:r>
      <w:r w:rsidR="009D0249">
        <w:t>eferenzen</w:t>
      </w:r>
    </w:p>
    <w:p w14:paraId="1EE53F72" w14:textId="7BB4647E" w:rsidR="009D0249" w:rsidRDefault="009D0249" w:rsidP="009D0249">
      <w:r>
        <w:t>Die zum Nachweis der Referenzen notwendigen Angaben sind vom Bewerber/der Bewerbergemeinschaft lückenlos zu tätigen; auf alle Unterkriterien ist einzuge</w:t>
      </w:r>
      <w:r w:rsidR="00FF549F">
        <w:t>h</w:t>
      </w:r>
      <w:r>
        <w:t>en, soweit nicht ausdrücklich anders beschrieben.</w:t>
      </w:r>
      <w:r w:rsidR="000C720B" w:rsidRPr="000C720B">
        <w:t xml:space="preserve"> Die Nachweise (Zulassungsurkunden, Referenzschreiben etc.) sind beizufügen.</w:t>
      </w:r>
    </w:p>
    <w:p w14:paraId="5BBFCE35" w14:textId="1F908BD6" w:rsidR="009D0249" w:rsidRDefault="009D0249" w:rsidP="009D0249">
      <w:pPr>
        <w:rPr>
          <w:b/>
          <w:bCs/>
          <w:u w:val="single"/>
        </w:rPr>
      </w:pPr>
      <w:r w:rsidRPr="0083498F">
        <w:rPr>
          <w:b/>
          <w:bCs/>
          <w:u w:val="single"/>
        </w:rPr>
        <w:t>Hinweis der Vergabestelle:</w:t>
      </w:r>
    </w:p>
    <w:p w14:paraId="5039AED6" w14:textId="2DEE0DB6" w:rsidR="008A16FC" w:rsidRDefault="009D0249" w:rsidP="00FF549F">
      <w:r>
        <w:t xml:space="preserve">Der Bewerber hat mit seinem Teilnahmeantrag anhand von mindestens </w:t>
      </w:r>
      <w:r w:rsidRPr="00E6004A">
        <w:rPr>
          <w:b/>
          <w:bCs/>
        </w:rPr>
        <w:t>eine</w:t>
      </w:r>
      <w:r w:rsidR="00640EAE" w:rsidRPr="00E6004A">
        <w:rPr>
          <w:b/>
          <w:bCs/>
        </w:rPr>
        <w:t>r</w:t>
      </w:r>
      <w:r>
        <w:t xml:space="preserve"> Referenz für den </w:t>
      </w:r>
      <w:r w:rsidR="00425DB3">
        <w:rPr>
          <w:b/>
          <w:bCs/>
        </w:rPr>
        <w:t>P</w:t>
      </w:r>
      <w:r w:rsidRPr="0E261D33">
        <w:rPr>
          <w:b/>
          <w:bCs/>
        </w:rPr>
        <w:t>rojektleiter</w:t>
      </w:r>
      <w:r w:rsidR="00767668">
        <w:t xml:space="preserve"> </w:t>
      </w:r>
      <w:r w:rsidR="003C787B">
        <w:t xml:space="preserve">und </w:t>
      </w:r>
      <w:r w:rsidR="003C787B" w:rsidRPr="00E6004A">
        <w:rPr>
          <w:b/>
          <w:bCs/>
        </w:rPr>
        <w:t>einer</w:t>
      </w:r>
      <w:r w:rsidR="003C787B">
        <w:t xml:space="preserve"> Referenz für den </w:t>
      </w:r>
      <w:r w:rsidR="003C787B" w:rsidRPr="006E139A">
        <w:rPr>
          <w:b/>
          <w:bCs/>
        </w:rPr>
        <w:t>stellvertretender Projektleiter</w:t>
      </w:r>
      <w:r w:rsidR="003C787B">
        <w:t xml:space="preserve">, </w:t>
      </w:r>
      <w:r>
        <w:t>die Berufserfahrung</w:t>
      </w:r>
      <w:r w:rsidR="003C787B">
        <w:t>en</w:t>
      </w:r>
      <w:r>
        <w:t xml:space="preserve"> der wesentlichen Projektmitarbeiter und Erfahrung</w:t>
      </w:r>
      <w:r w:rsidR="003C787B">
        <w:t>en</w:t>
      </w:r>
      <w:r>
        <w:t xml:space="preserve"> mit vergleichbaren Leistungen unter Berücksichtigung der nachfolgend benannten Mindeststandards nachzuweisen. Die einzureichenden Referenzen dienen dabei der Eignungsprüfung</w:t>
      </w:r>
      <w:r w:rsidR="00FF549F">
        <w:t>.</w:t>
      </w:r>
    </w:p>
    <w:p w14:paraId="38D2BA91" w14:textId="6F8AD85C" w:rsidR="00425DB3" w:rsidRPr="00425DB3" w:rsidRDefault="000C720B" w:rsidP="00425DB3">
      <w:r w:rsidRPr="000C720B">
        <w:t>Der Auftraggeber zieht sodann die Referenz zur Wertung heran. Reicht ein Bewerber jeweils mehrere Referenzen ein, werden die für den Bieter jeweils günstigsten Referenzen gewertet, also diejenigen, die die Mindestanforderung erfüllen und die höchste Wertungspunktzahl erreichen. Der Bewerber ist in diesem Fall aufgefordert, die jeweils für ihn günstigsten Referenzen zu markieren.</w:t>
      </w:r>
    </w:p>
    <w:p w14:paraId="74B6BC79" w14:textId="20BE9BF0" w:rsidR="00F42B32" w:rsidRPr="00F42B32" w:rsidRDefault="00F42B32" w:rsidP="00F42B32">
      <w:pPr>
        <w:tabs>
          <w:tab w:val="left" w:pos="3165"/>
        </w:tabs>
      </w:pPr>
    </w:p>
    <w:p w14:paraId="4FF53A3B" w14:textId="6D64BABC" w:rsidR="009D0249" w:rsidRPr="001E4429" w:rsidRDefault="009D0249" w:rsidP="008A16FC">
      <w:pPr>
        <w:pStyle w:val="berschrift2"/>
        <w:numPr>
          <w:ilvl w:val="0"/>
          <w:numId w:val="0"/>
        </w:numPr>
      </w:pPr>
      <w:r>
        <w:lastRenderedPageBreak/>
        <w:t xml:space="preserve">Referenz – </w:t>
      </w:r>
      <w:r w:rsidR="00425DB3">
        <w:t>P</w:t>
      </w:r>
      <w:r>
        <w:t>rojektleiter</w:t>
      </w:r>
    </w:p>
    <w:tbl>
      <w:tblPr>
        <w:tblStyle w:val="Tabellenraster"/>
        <w:tblW w:w="9214" w:type="dxa"/>
        <w:tblLook w:val="04A0" w:firstRow="1" w:lastRow="0" w:firstColumn="1" w:lastColumn="0" w:noHBand="0" w:noVBand="1"/>
      </w:tblPr>
      <w:tblGrid>
        <w:gridCol w:w="4905"/>
        <w:gridCol w:w="3454"/>
        <w:gridCol w:w="855"/>
      </w:tblGrid>
      <w:tr w:rsidR="009D0249" w:rsidRPr="00917330" w14:paraId="4F155E38" w14:textId="77777777" w:rsidTr="3E8089E1">
        <w:trPr>
          <w:tblHeader/>
        </w:trPr>
        <w:tc>
          <w:tcPr>
            <w:tcW w:w="4905" w:type="dxa"/>
            <w:tcBorders>
              <w:top w:val="nil"/>
              <w:left w:val="nil"/>
              <w:bottom w:val="nil"/>
              <w:right w:val="nil"/>
            </w:tcBorders>
            <w:shd w:val="clear" w:color="auto" w:fill="55BAF2" w:themeFill="accent6" w:themeFillShade="BF"/>
          </w:tcPr>
          <w:p w14:paraId="0DC7D842" w14:textId="77777777" w:rsidR="009D0249" w:rsidRPr="00917330" w:rsidRDefault="009D0249">
            <w:pPr>
              <w:pStyle w:val="Aufzhlung"/>
              <w:numPr>
                <w:ilvl w:val="0"/>
                <w:numId w:val="0"/>
              </w:numPr>
              <w:jc w:val="center"/>
            </w:pPr>
            <w:r w:rsidRPr="007E508E">
              <w:rPr>
                <w:b/>
                <w:color w:val="666F7A" w:themeColor="text1"/>
              </w:rPr>
              <w:t>Anforderung</w:t>
            </w:r>
          </w:p>
        </w:tc>
        <w:tc>
          <w:tcPr>
            <w:tcW w:w="4309" w:type="dxa"/>
            <w:gridSpan w:val="2"/>
            <w:tcBorders>
              <w:top w:val="nil"/>
              <w:left w:val="nil"/>
              <w:bottom w:val="nil"/>
              <w:right w:val="nil"/>
            </w:tcBorders>
            <w:shd w:val="clear" w:color="auto" w:fill="55BAF2" w:themeFill="accent6" w:themeFillShade="BF"/>
          </w:tcPr>
          <w:p w14:paraId="46C001E4" w14:textId="77777777" w:rsidR="009D0249" w:rsidRPr="00ED4B68" w:rsidRDefault="009D0249">
            <w:pPr>
              <w:pStyle w:val="Aufzhlung"/>
              <w:numPr>
                <w:ilvl w:val="0"/>
                <w:numId w:val="0"/>
              </w:numPr>
              <w:jc w:val="center"/>
              <w:rPr>
                <w:b/>
                <w:color w:val="666F7A" w:themeColor="text1"/>
              </w:rPr>
            </w:pPr>
            <w:r w:rsidRPr="00ED4B68">
              <w:rPr>
                <w:b/>
                <w:color w:val="666F7A" w:themeColor="text1"/>
              </w:rPr>
              <w:t>Angaben des Bewerbers</w:t>
            </w:r>
          </w:p>
        </w:tc>
      </w:tr>
      <w:tr w:rsidR="009D0249" w:rsidRPr="00917330" w14:paraId="0220529F" w14:textId="77777777" w:rsidTr="3E8089E1">
        <w:trPr>
          <w:tblHeader/>
        </w:trPr>
        <w:tc>
          <w:tcPr>
            <w:tcW w:w="8359" w:type="dxa"/>
            <w:gridSpan w:val="2"/>
            <w:tcBorders>
              <w:top w:val="nil"/>
              <w:left w:val="nil"/>
              <w:bottom w:val="nil"/>
              <w:right w:val="nil"/>
            </w:tcBorders>
            <w:shd w:val="clear" w:color="auto" w:fill="BCE4FA" w:themeFill="accent6"/>
          </w:tcPr>
          <w:p w14:paraId="01CC74BF" w14:textId="15CC6381" w:rsidR="009D0249" w:rsidRPr="00917330" w:rsidRDefault="009D0249">
            <w:pPr>
              <w:pStyle w:val="Aufzhlung"/>
              <w:numPr>
                <w:ilvl w:val="0"/>
                <w:numId w:val="0"/>
              </w:numPr>
            </w:pPr>
            <w:r w:rsidRPr="00917330">
              <w:t xml:space="preserve">Folgende Angaben sind jeweils zu </w:t>
            </w:r>
            <w:r w:rsidR="003929F1" w:rsidRPr="00917330">
              <w:t>de</w:t>
            </w:r>
            <w:r w:rsidR="003929F1">
              <w:t>m</w:t>
            </w:r>
            <w:r w:rsidR="003929F1" w:rsidRPr="00917330">
              <w:t xml:space="preserve"> </w:t>
            </w:r>
            <w:r w:rsidR="003929F1" w:rsidRPr="003929F1">
              <w:t xml:space="preserve">Projektleiter </w:t>
            </w:r>
            <w:r w:rsidRPr="00917330">
              <w:t>zu machen:</w:t>
            </w:r>
          </w:p>
        </w:tc>
        <w:tc>
          <w:tcPr>
            <w:tcW w:w="855" w:type="dxa"/>
            <w:tcBorders>
              <w:top w:val="nil"/>
              <w:left w:val="nil"/>
              <w:bottom w:val="nil"/>
              <w:right w:val="nil"/>
            </w:tcBorders>
            <w:shd w:val="clear" w:color="auto" w:fill="BCE4FA" w:themeFill="accent6"/>
          </w:tcPr>
          <w:p w14:paraId="1BA7742B" w14:textId="77777777" w:rsidR="009D0249" w:rsidRPr="00917330" w:rsidRDefault="009D0249">
            <w:pPr>
              <w:pStyle w:val="Aufzhlung"/>
              <w:numPr>
                <w:ilvl w:val="0"/>
                <w:numId w:val="0"/>
              </w:numPr>
            </w:pPr>
          </w:p>
        </w:tc>
      </w:tr>
      <w:tr w:rsidR="009D0249" w:rsidRPr="00917330" w14:paraId="66D20E46" w14:textId="77777777" w:rsidTr="3E8089E1">
        <w:tc>
          <w:tcPr>
            <w:tcW w:w="4905" w:type="dxa"/>
            <w:tcBorders>
              <w:top w:val="nil"/>
              <w:left w:val="nil"/>
              <w:bottom w:val="single" w:sz="4" w:space="0" w:color="auto"/>
              <w:right w:val="nil"/>
            </w:tcBorders>
          </w:tcPr>
          <w:p w14:paraId="2D0E3C55" w14:textId="70D8FEE8" w:rsidR="009D0249" w:rsidRPr="00917330" w:rsidRDefault="003C787B">
            <w:pPr>
              <w:pStyle w:val="Aufzhlung"/>
              <w:numPr>
                <w:ilvl w:val="0"/>
                <w:numId w:val="0"/>
              </w:numPr>
            </w:pPr>
            <w:r>
              <w:t>Name des Projektleiter</w:t>
            </w:r>
            <w:r w:rsidR="004F44E9">
              <w:t>s</w:t>
            </w:r>
          </w:p>
        </w:tc>
        <w:sdt>
          <w:sdtPr>
            <w:id w:val="2120865055"/>
            <w:placeholder>
              <w:docPart w:val="B9B5E1ADE1134BDCABE9EF53183230CC"/>
            </w:placeholder>
            <w:showingPlcHdr/>
          </w:sdtPr>
          <w:sdtContent>
            <w:tc>
              <w:tcPr>
                <w:tcW w:w="4309" w:type="dxa"/>
                <w:gridSpan w:val="2"/>
                <w:tcBorders>
                  <w:top w:val="nil"/>
                  <w:left w:val="nil"/>
                  <w:bottom w:val="single" w:sz="4" w:space="0" w:color="auto"/>
                  <w:right w:val="nil"/>
                </w:tcBorders>
              </w:tcPr>
              <w:p w14:paraId="162D66EB" w14:textId="77777777" w:rsidR="009D0249" w:rsidRPr="00917330" w:rsidRDefault="009D0249">
                <w:pPr>
                  <w:pStyle w:val="Aufzhlung"/>
                  <w:numPr>
                    <w:ilvl w:val="0"/>
                    <w:numId w:val="0"/>
                  </w:numPr>
                </w:pPr>
                <w:r w:rsidRPr="00917330">
                  <w:rPr>
                    <w:rStyle w:val="Platzhaltertext"/>
                    <w:highlight w:val="yellow"/>
                  </w:rPr>
                  <w:t>Text eingeben</w:t>
                </w:r>
              </w:p>
            </w:tc>
          </w:sdtContent>
        </w:sdt>
      </w:tr>
      <w:tr w:rsidR="006E139A" w14:paraId="64D1324B" w14:textId="77777777" w:rsidTr="006E139A">
        <w:trPr>
          <w:trHeight w:val="1552"/>
        </w:trPr>
        <w:tc>
          <w:tcPr>
            <w:tcW w:w="4905" w:type="dxa"/>
            <w:tcBorders>
              <w:top w:val="single" w:sz="4" w:space="0" w:color="auto"/>
              <w:left w:val="nil"/>
              <w:bottom w:val="single" w:sz="4" w:space="0" w:color="auto"/>
              <w:right w:val="nil"/>
            </w:tcBorders>
          </w:tcPr>
          <w:p w14:paraId="7AF18F2B" w14:textId="27B43070" w:rsidR="006E139A" w:rsidRPr="000D7395" w:rsidRDefault="006E139A" w:rsidP="006E139A">
            <w:pPr>
              <w:pStyle w:val="Aufzhlung"/>
              <w:numPr>
                <w:ilvl w:val="0"/>
                <w:numId w:val="0"/>
              </w:numPr>
              <w:rPr>
                <w:rFonts w:eastAsia="Segoe UI" w:cs="Segoe UI"/>
              </w:rPr>
            </w:pPr>
            <w:r>
              <w:t>Benennung des Fachanwaltstitels im Bau- und Architekten oder Vergaberecht</w:t>
            </w:r>
          </w:p>
        </w:tc>
        <w:tc>
          <w:tcPr>
            <w:tcW w:w="4309" w:type="dxa"/>
            <w:gridSpan w:val="2"/>
            <w:tcBorders>
              <w:top w:val="single" w:sz="4" w:space="0" w:color="auto"/>
              <w:left w:val="nil"/>
              <w:bottom w:val="single" w:sz="4" w:space="0" w:color="auto"/>
              <w:right w:val="nil"/>
            </w:tcBorders>
          </w:tcPr>
          <w:p w14:paraId="200E6F51" w14:textId="399106EF" w:rsidR="006E139A" w:rsidRDefault="006E139A" w:rsidP="006E139A">
            <w:pPr>
              <w:pStyle w:val="Aufzhlung"/>
              <w:numPr>
                <w:ilvl w:val="0"/>
                <w:numId w:val="0"/>
              </w:numPr>
            </w:pPr>
            <w:r w:rsidRPr="3E8089E1">
              <w:rPr>
                <w:rStyle w:val="Platzhaltertext"/>
                <w:highlight w:val="yellow"/>
              </w:rPr>
              <w:t>Text eingeben</w:t>
            </w:r>
          </w:p>
        </w:tc>
      </w:tr>
      <w:tr w:rsidR="006E139A" w14:paraId="780044D1" w14:textId="77777777" w:rsidTr="3E8089E1">
        <w:trPr>
          <w:trHeight w:val="1552"/>
        </w:trPr>
        <w:tc>
          <w:tcPr>
            <w:tcW w:w="4905" w:type="dxa"/>
            <w:tcBorders>
              <w:top w:val="single" w:sz="4" w:space="0" w:color="auto"/>
              <w:left w:val="nil"/>
              <w:bottom w:val="single" w:sz="4" w:space="0" w:color="auto"/>
              <w:right w:val="nil"/>
            </w:tcBorders>
          </w:tcPr>
          <w:p w14:paraId="33351FB6" w14:textId="643DA079" w:rsidR="006E139A" w:rsidRPr="000D7395" w:rsidRDefault="006E139A" w:rsidP="006E139A">
            <w:pPr>
              <w:pStyle w:val="Aufzhlung"/>
              <w:numPr>
                <w:ilvl w:val="0"/>
                <w:numId w:val="0"/>
              </w:numPr>
              <w:rPr>
                <w:rFonts w:eastAsia="Segoe UI" w:cs="Segoe UI"/>
              </w:rPr>
            </w:pPr>
            <w:r w:rsidRPr="000D7395">
              <w:rPr>
                <w:rFonts w:eastAsia="Segoe UI" w:cs="Segoe UI"/>
              </w:rPr>
              <w:t xml:space="preserve">Der angebotene </w:t>
            </w:r>
            <w:r>
              <w:rPr>
                <w:rFonts w:eastAsia="Segoe UI" w:cs="Segoe UI"/>
              </w:rPr>
              <w:t>P</w:t>
            </w:r>
            <w:r w:rsidRPr="000D7395">
              <w:rPr>
                <w:rFonts w:eastAsia="Segoe UI" w:cs="Segoe UI"/>
              </w:rPr>
              <w:t xml:space="preserve">rojektleiter hat mindestens </w:t>
            </w:r>
            <w:r>
              <w:rPr>
                <w:rFonts w:eastAsia="Segoe UI" w:cs="Segoe UI"/>
              </w:rPr>
              <w:t>10</w:t>
            </w:r>
            <w:r w:rsidRPr="000D7395">
              <w:rPr>
                <w:rFonts w:eastAsia="Segoe UI" w:cs="Segoe UI"/>
              </w:rPr>
              <w:t xml:space="preserve"> Jahre </w:t>
            </w:r>
            <w:r>
              <w:rPr>
                <w:rFonts w:eastAsia="Segoe UI" w:cs="Segoe UI"/>
              </w:rPr>
              <w:t xml:space="preserve">Berufserfahrung </w:t>
            </w:r>
            <w:r>
              <w:t>im Bau- und Architekten oder Vergaberecht, zudem Vertragsrecht und Claim-Management?</w:t>
            </w:r>
          </w:p>
        </w:tc>
        <w:tc>
          <w:tcPr>
            <w:tcW w:w="4309" w:type="dxa"/>
            <w:gridSpan w:val="2"/>
            <w:tcBorders>
              <w:top w:val="single" w:sz="4" w:space="0" w:color="auto"/>
              <w:left w:val="nil"/>
              <w:bottom w:val="single" w:sz="4" w:space="0" w:color="auto"/>
              <w:right w:val="nil"/>
            </w:tcBorders>
          </w:tcPr>
          <w:p w14:paraId="0DA4F45C" w14:textId="77777777" w:rsidR="006E139A" w:rsidRDefault="00000000" w:rsidP="006E139A">
            <w:pPr>
              <w:pStyle w:val="Aufzhlung"/>
              <w:numPr>
                <w:ilvl w:val="0"/>
                <w:numId w:val="0"/>
              </w:numPr>
              <w:rPr>
                <w:lang w:val="en-US"/>
              </w:rPr>
            </w:pPr>
            <w:sdt>
              <w:sdtPr>
                <w:rPr>
                  <w:lang w:val="en-US"/>
                </w:rPr>
                <w:id w:val="-616446471"/>
                <w14:checkbox>
                  <w14:checked w14:val="0"/>
                  <w14:checkedState w14:val="2612" w14:font="MS Gothic"/>
                  <w14:uncheckedState w14:val="2610" w14:font="MS Gothic"/>
                </w14:checkbox>
              </w:sdtPr>
              <w:sdtContent>
                <w:r w:rsidR="006E139A">
                  <w:rPr>
                    <w:rFonts w:ascii="MS Gothic" w:eastAsia="MS Gothic" w:hAnsi="MS Gothic" w:hint="eastAsia"/>
                    <w:lang w:val="en-US"/>
                  </w:rPr>
                  <w:t>☐</w:t>
                </w:r>
              </w:sdtContent>
            </w:sdt>
            <w:r w:rsidR="006E139A">
              <w:rPr>
                <w:lang w:val="en-US"/>
              </w:rPr>
              <w:t xml:space="preserve"> ja</w:t>
            </w:r>
          </w:p>
          <w:p w14:paraId="180E4F2E" w14:textId="0C3F25FF" w:rsidR="006E139A" w:rsidRDefault="00000000" w:rsidP="006E139A">
            <w:pPr>
              <w:pStyle w:val="Aufzhlung"/>
              <w:numPr>
                <w:ilvl w:val="0"/>
                <w:numId w:val="0"/>
              </w:numPr>
              <w:rPr>
                <w:lang w:val="en-US"/>
              </w:rPr>
            </w:pPr>
            <w:sdt>
              <w:sdtPr>
                <w:id w:val="1441255724"/>
                <w14:checkbox>
                  <w14:checked w14:val="0"/>
                  <w14:checkedState w14:val="2612" w14:font="MS Gothic"/>
                  <w14:uncheckedState w14:val="2610" w14:font="MS Gothic"/>
                </w14:checkbox>
              </w:sdtPr>
              <w:sdtContent>
                <w:r w:rsidR="006E139A" w:rsidRPr="0E261D33">
                  <w:rPr>
                    <w:rFonts w:ascii="MS Gothic" w:eastAsia="MS Gothic" w:hAnsi="MS Gothic"/>
                  </w:rPr>
                  <w:t>☐</w:t>
                </w:r>
              </w:sdtContent>
            </w:sdt>
            <w:r w:rsidR="006E139A">
              <w:t xml:space="preserve"> nein</w:t>
            </w:r>
          </w:p>
        </w:tc>
      </w:tr>
      <w:tr w:rsidR="006E139A" w14:paraId="1518D69E" w14:textId="77777777" w:rsidTr="006E139A">
        <w:trPr>
          <w:trHeight w:val="1552"/>
        </w:trPr>
        <w:tc>
          <w:tcPr>
            <w:tcW w:w="4905" w:type="dxa"/>
            <w:tcBorders>
              <w:top w:val="single" w:sz="4" w:space="0" w:color="auto"/>
              <w:left w:val="nil"/>
              <w:bottom w:val="single" w:sz="4" w:space="0" w:color="auto"/>
              <w:right w:val="nil"/>
            </w:tcBorders>
          </w:tcPr>
          <w:p w14:paraId="6E74825D" w14:textId="04B24BA8" w:rsidR="006E139A" w:rsidRPr="00652590" w:rsidRDefault="004D00D8" w:rsidP="006E139A">
            <w:pPr>
              <w:pStyle w:val="Aufzhlung"/>
              <w:numPr>
                <w:ilvl w:val="0"/>
                <w:numId w:val="0"/>
              </w:numPr>
            </w:pPr>
            <w:r w:rsidRPr="004D00D8">
              <w:t xml:space="preserve">Der angebotene Projektleiter hat Erfahrung in der </w:t>
            </w:r>
            <w:r w:rsidR="006E139A" w:rsidRPr="006E139A">
              <w:t xml:space="preserve">Abwicklung von Vergabeverfahren für </w:t>
            </w:r>
            <w:r w:rsidR="0087001B" w:rsidRPr="0087001B">
              <w:t>Einzelvergaben</w:t>
            </w:r>
            <w:r w:rsidR="0087001B">
              <w:t xml:space="preserve">, </w:t>
            </w:r>
            <w:r w:rsidR="006E139A" w:rsidRPr="006E139A">
              <w:t>Generalplaner und/oder Planungspaketen</w:t>
            </w:r>
            <w:r w:rsidR="0087001B">
              <w:t>?</w:t>
            </w:r>
          </w:p>
        </w:tc>
        <w:tc>
          <w:tcPr>
            <w:tcW w:w="4309" w:type="dxa"/>
            <w:gridSpan w:val="2"/>
            <w:tcBorders>
              <w:top w:val="single" w:sz="4" w:space="0" w:color="auto"/>
              <w:left w:val="nil"/>
              <w:bottom w:val="single" w:sz="4" w:space="0" w:color="auto"/>
              <w:right w:val="nil"/>
            </w:tcBorders>
          </w:tcPr>
          <w:p w14:paraId="306D98A6" w14:textId="77777777" w:rsidR="006E139A" w:rsidRPr="00B35532" w:rsidRDefault="00000000" w:rsidP="006E139A">
            <w:pPr>
              <w:pStyle w:val="Aufzhlung"/>
              <w:numPr>
                <w:ilvl w:val="0"/>
                <w:numId w:val="0"/>
              </w:numPr>
            </w:pPr>
            <w:sdt>
              <w:sdtPr>
                <w:id w:val="-893345820"/>
                <w14:checkbox>
                  <w14:checked w14:val="0"/>
                  <w14:checkedState w14:val="2612" w14:font="MS Gothic"/>
                  <w14:uncheckedState w14:val="2610" w14:font="MS Gothic"/>
                </w14:checkbox>
              </w:sdtPr>
              <w:sdtContent>
                <w:r w:rsidR="006E139A" w:rsidRPr="00B35532">
                  <w:rPr>
                    <w:rFonts w:ascii="MS Gothic" w:eastAsia="MS Gothic" w:hAnsi="MS Gothic" w:hint="eastAsia"/>
                  </w:rPr>
                  <w:t>☐</w:t>
                </w:r>
              </w:sdtContent>
            </w:sdt>
            <w:r w:rsidR="006E139A" w:rsidRPr="00B35532">
              <w:t xml:space="preserve"> ja</w:t>
            </w:r>
          </w:p>
          <w:p w14:paraId="4FD66B6A" w14:textId="77777777" w:rsidR="006E139A" w:rsidRDefault="00000000" w:rsidP="006E139A">
            <w:pPr>
              <w:pStyle w:val="Aufzhlung"/>
              <w:numPr>
                <w:ilvl w:val="0"/>
                <w:numId w:val="0"/>
              </w:numPr>
            </w:pPr>
            <w:sdt>
              <w:sdtPr>
                <w:id w:val="1369103661"/>
                <w14:checkbox>
                  <w14:checked w14:val="0"/>
                  <w14:checkedState w14:val="2612" w14:font="MS Gothic"/>
                  <w14:uncheckedState w14:val="2610" w14:font="MS Gothic"/>
                </w14:checkbox>
              </w:sdtPr>
              <w:sdtContent>
                <w:r w:rsidR="006E139A" w:rsidRPr="0E261D33">
                  <w:rPr>
                    <w:rFonts w:ascii="MS Gothic" w:eastAsia="MS Gothic" w:hAnsi="MS Gothic"/>
                  </w:rPr>
                  <w:t>☐</w:t>
                </w:r>
              </w:sdtContent>
            </w:sdt>
            <w:r w:rsidR="006E139A">
              <w:t xml:space="preserve"> nein</w:t>
            </w:r>
          </w:p>
          <w:p w14:paraId="602AB11E" w14:textId="41FC73A8" w:rsidR="0087001B" w:rsidRDefault="00F73A91" w:rsidP="006E139A">
            <w:pPr>
              <w:pStyle w:val="Aufzhlung"/>
              <w:numPr>
                <w:ilvl w:val="0"/>
                <w:numId w:val="0"/>
              </w:numPr>
            </w:pPr>
            <w:r>
              <w:t>Angabe Verfahrensart</w:t>
            </w:r>
            <w:r w:rsidR="0087001B">
              <w:t>:</w:t>
            </w:r>
          </w:p>
          <w:p w14:paraId="2CECD7A0" w14:textId="6FE3A8AE" w:rsidR="006E139A" w:rsidRPr="0033361E" w:rsidRDefault="006E139A" w:rsidP="006E139A">
            <w:pPr>
              <w:pStyle w:val="Aufzhlung"/>
              <w:numPr>
                <w:ilvl w:val="0"/>
                <w:numId w:val="0"/>
              </w:numPr>
            </w:pPr>
            <w:r w:rsidRPr="3E8089E1">
              <w:rPr>
                <w:rStyle w:val="Platzhaltertext"/>
                <w:highlight w:val="yellow"/>
              </w:rPr>
              <w:t>Text eingeben</w:t>
            </w:r>
          </w:p>
        </w:tc>
      </w:tr>
    </w:tbl>
    <w:p w14:paraId="4C714CDD" w14:textId="082B25AB" w:rsidR="003C787B" w:rsidRDefault="003C787B" w:rsidP="00425DB3">
      <w:bookmarkStart w:id="0" w:name="_Hlk153367501"/>
      <w:bookmarkEnd w:id="0"/>
    </w:p>
    <w:p w14:paraId="7A50B8E8" w14:textId="77777777" w:rsidR="003C787B" w:rsidRDefault="003C787B">
      <w:pPr>
        <w:spacing w:after="160" w:line="259" w:lineRule="auto"/>
        <w:jc w:val="left"/>
      </w:pPr>
      <w:r>
        <w:br w:type="page"/>
      </w:r>
    </w:p>
    <w:p w14:paraId="2B2A8DE7" w14:textId="2614B603" w:rsidR="003C787B" w:rsidRPr="001E4429" w:rsidRDefault="003C787B" w:rsidP="003C787B">
      <w:pPr>
        <w:pStyle w:val="berschrift2"/>
        <w:numPr>
          <w:ilvl w:val="0"/>
          <w:numId w:val="0"/>
        </w:numPr>
      </w:pPr>
      <w:r>
        <w:lastRenderedPageBreak/>
        <w:t>Referenz – stellvertretender Projektleiter</w:t>
      </w:r>
    </w:p>
    <w:tbl>
      <w:tblPr>
        <w:tblStyle w:val="Tabellenraster"/>
        <w:tblW w:w="9214" w:type="dxa"/>
        <w:tblLook w:val="04A0" w:firstRow="1" w:lastRow="0" w:firstColumn="1" w:lastColumn="0" w:noHBand="0" w:noVBand="1"/>
      </w:tblPr>
      <w:tblGrid>
        <w:gridCol w:w="4905"/>
        <w:gridCol w:w="3454"/>
        <w:gridCol w:w="855"/>
      </w:tblGrid>
      <w:tr w:rsidR="003C787B" w:rsidRPr="00917330" w14:paraId="7388401F" w14:textId="77777777" w:rsidTr="005C3100">
        <w:trPr>
          <w:tblHeader/>
        </w:trPr>
        <w:tc>
          <w:tcPr>
            <w:tcW w:w="4905" w:type="dxa"/>
            <w:tcBorders>
              <w:top w:val="nil"/>
              <w:left w:val="nil"/>
              <w:bottom w:val="nil"/>
              <w:right w:val="nil"/>
            </w:tcBorders>
            <w:shd w:val="clear" w:color="auto" w:fill="55BAF2" w:themeFill="accent6" w:themeFillShade="BF"/>
          </w:tcPr>
          <w:p w14:paraId="1A929FAD" w14:textId="77777777" w:rsidR="003C787B" w:rsidRPr="00917330" w:rsidRDefault="003C787B" w:rsidP="005C3100">
            <w:pPr>
              <w:pStyle w:val="Aufzhlung"/>
              <w:numPr>
                <w:ilvl w:val="0"/>
                <w:numId w:val="0"/>
              </w:numPr>
              <w:jc w:val="center"/>
            </w:pPr>
            <w:r w:rsidRPr="007E508E">
              <w:rPr>
                <w:b/>
                <w:color w:val="666F7A" w:themeColor="text1"/>
              </w:rPr>
              <w:t>Anforderung</w:t>
            </w:r>
          </w:p>
        </w:tc>
        <w:tc>
          <w:tcPr>
            <w:tcW w:w="4309" w:type="dxa"/>
            <w:gridSpan w:val="2"/>
            <w:tcBorders>
              <w:top w:val="nil"/>
              <w:left w:val="nil"/>
              <w:bottom w:val="nil"/>
              <w:right w:val="nil"/>
            </w:tcBorders>
            <w:shd w:val="clear" w:color="auto" w:fill="55BAF2" w:themeFill="accent6" w:themeFillShade="BF"/>
          </w:tcPr>
          <w:p w14:paraId="060471A3" w14:textId="77777777" w:rsidR="003C787B" w:rsidRPr="00ED4B68" w:rsidRDefault="003C787B" w:rsidP="005C3100">
            <w:pPr>
              <w:pStyle w:val="Aufzhlung"/>
              <w:numPr>
                <w:ilvl w:val="0"/>
                <w:numId w:val="0"/>
              </w:numPr>
              <w:jc w:val="center"/>
              <w:rPr>
                <w:b/>
                <w:color w:val="666F7A" w:themeColor="text1"/>
              </w:rPr>
            </w:pPr>
            <w:r w:rsidRPr="00ED4B68">
              <w:rPr>
                <w:b/>
                <w:color w:val="666F7A" w:themeColor="text1"/>
              </w:rPr>
              <w:t>Angaben des Bewerbers</w:t>
            </w:r>
          </w:p>
        </w:tc>
      </w:tr>
      <w:tr w:rsidR="003C787B" w:rsidRPr="00917330" w14:paraId="1BC079F1" w14:textId="77777777" w:rsidTr="005C3100">
        <w:trPr>
          <w:tblHeader/>
        </w:trPr>
        <w:tc>
          <w:tcPr>
            <w:tcW w:w="8359" w:type="dxa"/>
            <w:gridSpan w:val="2"/>
            <w:tcBorders>
              <w:top w:val="nil"/>
              <w:left w:val="nil"/>
              <w:bottom w:val="nil"/>
              <w:right w:val="nil"/>
            </w:tcBorders>
            <w:shd w:val="clear" w:color="auto" w:fill="BCE4FA" w:themeFill="accent6"/>
          </w:tcPr>
          <w:p w14:paraId="4D10D128" w14:textId="59BAAA68" w:rsidR="003C787B" w:rsidRPr="00917330" w:rsidRDefault="003C787B" w:rsidP="005C3100">
            <w:pPr>
              <w:pStyle w:val="Aufzhlung"/>
              <w:numPr>
                <w:ilvl w:val="0"/>
                <w:numId w:val="0"/>
              </w:numPr>
            </w:pPr>
            <w:r w:rsidRPr="00917330">
              <w:t xml:space="preserve">Folgende Angaben sind jeweils </w:t>
            </w:r>
            <w:r w:rsidR="003929F1" w:rsidRPr="00917330">
              <w:t>zu de</w:t>
            </w:r>
            <w:r w:rsidR="003929F1">
              <w:t>m</w:t>
            </w:r>
            <w:r w:rsidR="003929F1" w:rsidRPr="00917330">
              <w:t xml:space="preserve"> </w:t>
            </w:r>
            <w:r w:rsidR="003929F1" w:rsidRPr="003929F1">
              <w:t xml:space="preserve">stellvertretenden Projektleiter </w:t>
            </w:r>
            <w:r w:rsidRPr="00917330">
              <w:t>zu machen:</w:t>
            </w:r>
          </w:p>
        </w:tc>
        <w:tc>
          <w:tcPr>
            <w:tcW w:w="855" w:type="dxa"/>
            <w:tcBorders>
              <w:top w:val="nil"/>
              <w:left w:val="nil"/>
              <w:bottom w:val="nil"/>
              <w:right w:val="nil"/>
            </w:tcBorders>
            <w:shd w:val="clear" w:color="auto" w:fill="BCE4FA" w:themeFill="accent6"/>
          </w:tcPr>
          <w:p w14:paraId="1934DAF4" w14:textId="77777777" w:rsidR="003C787B" w:rsidRPr="00917330" w:rsidRDefault="003C787B" w:rsidP="005C3100">
            <w:pPr>
              <w:pStyle w:val="Aufzhlung"/>
              <w:numPr>
                <w:ilvl w:val="0"/>
                <w:numId w:val="0"/>
              </w:numPr>
            </w:pPr>
          </w:p>
        </w:tc>
      </w:tr>
      <w:tr w:rsidR="003C787B" w:rsidRPr="00917330" w14:paraId="2824F487" w14:textId="77777777" w:rsidTr="005C3100">
        <w:tc>
          <w:tcPr>
            <w:tcW w:w="4905" w:type="dxa"/>
            <w:tcBorders>
              <w:top w:val="nil"/>
              <w:left w:val="nil"/>
              <w:bottom w:val="single" w:sz="4" w:space="0" w:color="auto"/>
              <w:right w:val="nil"/>
            </w:tcBorders>
          </w:tcPr>
          <w:p w14:paraId="4212C7FA" w14:textId="4D7AD521" w:rsidR="003C787B" w:rsidRPr="00917330" w:rsidRDefault="003C787B" w:rsidP="005C3100">
            <w:pPr>
              <w:pStyle w:val="Aufzhlung"/>
              <w:numPr>
                <w:ilvl w:val="0"/>
                <w:numId w:val="0"/>
              </w:numPr>
            </w:pPr>
            <w:r>
              <w:t xml:space="preserve">Name des </w:t>
            </w:r>
            <w:r w:rsidR="004F44E9">
              <w:t xml:space="preserve">stellvertretenden </w:t>
            </w:r>
            <w:r>
              <w:t>Projektleiter</w:t>
            </w:r>
            <w:r w:rsidR="004F44E9">
              <w:t>s</w:t>
            </w:r>
          </w:p>
        </w:tc>
        <w:sdt>
          <w:sdtPr>
            <w:id w:val="1336192739"/>
            <w:placeholder>
              <w:docPart w:val="25CB068140634659A906051B455FE36D"/>
            </w:placeholder>
            <w:showingPlcHdr/>
          </w:sdtPr>
          <w:sdtContent>
            <w:tc>
              <w:tcPr>
                <w:tcW w:w="4309" w:type="dxa"/>
                <w:gridSpan w:val="2"/>
                <w:tcBorders>
                  <w:top w:val="nil"/>
                  <w:left w:val="nil"/>
                  <w:bottom w:val="single" w:sz="4" w:space="0" w:color="auto"/>
                  <w:right w:val="nil"/>
                </w:tcBorders>
              </w:tcPr>
              <w:p w14:paraId="658E88DA" w14:textId="77777777" w:rsidR="003C787B" w:rsidRPr="00917330" w:rsidRDefault="003C787B" w:rsidP="005C3100">
                <w:pPr>
                  <w:pStyle w:val="Aufzhlung"/>
                  <w:numPr>
                    <w:ilvl w:val="0"/>
                    <w:numId w:val="0"/>
                  </w:numPr>
                </w:pPr>
                <w:r w:rsidRPr="00917330">
                  <w:rPr>
                    <w:rStyle w:val="Platzhaltertext"/>
                    <w:highlight w:val="yellow"/>
                  </w:rPr>
                  <w:t>Text eingeben</w:t>
                </w:r>
              </w:p>
            </w:tc>
          </w:sdtContent>
        </w:sdt>
      </w:tr>
      <w:tr w:rsidR="006E139A" w14:paraId="0C4F390E" w14:textId="77777777" w:rsidTr="005C3100">
        <w:trPr>
          <w:trHeight w:val="1552"/>
        </w:trPr>
        <w:tc>
          <w:tcPr>
            <w:tcW w:w="4905" w:type="dxa"/>
            <w:tcBorders>
              <w:top w:val="single" w:sz="4" w:space="0" w:color="auto"/>
              <w:left w:val="nil"/>
              <w:bottom w:val="single" w:sz="4" w:space="0" w:color="auto"/>
              <w:right w:val="nil"/>
            </w:tcBorders>
            <w:hideMark/>
          </w:tcPr>
          <w:p w14:paraId="2CC5B703" w14:textId="4157F362" w:rsidR="006E139A" w:rsidRPr="00652590" w:rsidRDefault="006E139A" w:rsidP="006E139A">
            <w:pPr>
              <w:pStyle w:val="Aufzhlung"/>
              <w:numPr>
                <w:ilvl w:val="0"/>
                <w:numId w:val="0"/>
              </w:numPr>
            </w:pPr>
            <w:r>
              <w:t>Benennung des Fachanwaltstitels im Bau- und Architekten oder Vergaberecht</w:t>
            </w:r>
          </w:p>
        </w:tc>
        <w:tc>
          <w:tcPr>
            <w:tcW w:w="4309" w:type="dxa"/>
            <w:gridSpan w:val="2"/>
            <w:tcBorders>
              <w:top w:val="single" w:sz="4" w:space="0" w:color="auto"/>
              <w:left w:val="nil"/>
              <w:bottom w:val="single" w:sz="4" w:space="0" w:color="auto"/>
              <w:right w:val="nil"/>
            </w:tcBorders>
            <w:hideMark/>
          </w:tcPr>
          <w:p w14:paraId="380AAB02" w14:textId="142B6DC0" w:rsidR="006E139A" w:rsidRDefault="006E139A" w:rsidP="006E139A">
            <w:pPr>
              <w:pStyle w:val="Aufzhlung"/>
              <w:numPr>
                <w:ilvl w:val="0"/>
                <w:numId w:val="0"/>
              </w:numPr>
              <w:rPr>
                <w:lang w:val="en-US"/>
              </w:rPr>
            </w:pPr>
            <w:r w:rsidRPr="3E8089E1">
              <w:rPr>
                <w:rStyle w:val="Platzhaltertext"/>
                <w:highlight w:val="yellow"/>
              </w:rPr>
              <w:t>Text eingeben</w:t>
            </w:r>
          </w:p>
        </w:tc>
      </w:tr>
      <w:tr w:rsidR="003C787B" w14:paraId="51BCF274" w14:textId="77777777" w:rsidTr="005C3100">
        <w:trPr>
          <w:trHeight w:val="1552"/>
        </w:trPr>
        <w:tc>
          <w:tcPr>
            <w:tcW w:w="4905" w:type="dxa"/>
            <w:tcBorders>
              <w:top w:val="single" w:sz="4" w:space="0" w:color="auto"/>
              <w:left w:val="nil"/>
              <w:bottom w:val="single" w:sz="4" w:space="0" w:color="auto"/>
              <w:right w:val="nil"/>
            </w:tcBorders>
          </w:tcPr>
          <w:p w14:paraId="564C92F2" w14:textId="6AFF606E" w:rsidR="003C787B" w:rsidRPr="000D7395" w:rsidRDefault="006E139A" w:rsidP="005C3100">
            <w:pPr>
              <w:pStyle w:val="Aufzhlung"/>
              <w:numPr>
                <w:ilvl w:val="0"/>
                <w:numId w:val="0"/>
              </w:numPr>
              <w:rPr>
                <w:rFonts w:eastAsia="Segoe UI" w:cs="Segoe UI"/>
              </w:rPr>
            </w:pPr>
            <w:r w:rsidRPr="000D7395">
              <w:rPr>
                <w:rFonts w:eastAsia="Segoe UI" w:cs="Segoe UI"/>
              </w:rPr>
              <w:t xml:space="preserve">Der angebotene </w:t>
            </w:r>
            <w:r>
              <w:rPr>
                <w:rFonts w:eastAsia="Segoe UI" w:cs="Segoe UI"/>
              </w:rPr>
              <w:t>P</w:t>
            </w:r>
            <w:r w:rsidRPr="000D7395">
              <w:rPr>
                <w:rFonts w:eastAsia="Segoe UI" w:cs="Segoe UI"/>
              </w:rPr>
              <w:t xml:space="preserve">rojektleiter hat mindestens </w:t>
            </w:r>
            <w:r>
              <w:rPr>
                <w:rFonts w:eastAsia="Segoe UI" w:cs="Segoe UI"/>
              </w:rPr>
              <w:t>5</w:t>
            </w:r>
            <w:r w:rsidRPr="000D7395">
              <w:rPr>
                <w:rFonts w:eastAsia="Segoe UI" w:cs="Segoe UI"/>
              </w:rPr>
              <w:t xml:space="preserve"> Jahre </w:t>
            </w:r>
            <w:r>
              <w:rPr>
                <w:rFonts w:eastAsia="Segoe UI" w:cs="Segoe UI"/>
              </w:rPr>
              <w:t xml:space="preserve">Berufserfahrung </w:t>
            </w:r>
            <w:r>
              <w:t>im Bau- und Architekten oder Vergaberecht, zudem Vertragsrecht und Claim-Management?</w:t>
            </w:r>
          </w:p>
        </w:tc>
        <w:tc>
          <w:tcPr>
            <w:tcW w:w="4309" w:type="dxa"/>
            <w:gridSpan w:val="2"/>
            <w:tcBorders>
              <w:top w:val="single" w:sz="4" w:space="0" w:color="auto"/>
              <w:left w:val="nil"/>
              <w:bottom w:val="single" w:sz="4" w:space="0" w:color="auto"/>
              <w:right w:val="nil"/>
            </w:tcBorders>
          </w:tcPr>
          <w:p w14:paraId="52AE24FB" w14:textId="77777777" w:rsidR="003C787B" w:rsidRPr="00B35532" w:rsidRDefault="00000000" w:rsidP="005C3100">
            <w:pPr>
              <w:pStyle w:val="Aufzhlung"/>
              <w:numPr>
                <w:ilvl w:val="0"/>
                <w:numId w:val="0"/>
              </w:numPr>
            </w:pPr>
            <w:sdt>
              <w:sdtPr>
                <w:id w:val="705678442"/>
                <w14:checkbox>
                  <w14:checked w14:val="0"/>
                  <w14:checkedState w14:val="2612" w14:font="MS Gothic"/>
                  <w14:uncheckedState w14:val="2610" w14:font="MS Gothic"/>
                </w14:checkbox>
              </w:sdtPr>
              <w:sdtContent>
                <w:r w:rsidR="003C787B" w:rsidRPr="00B35532">
                  <w:rPr>
                    <w:rFonts w:ascii="MS Gothic" w:eastAsia="MS Gothic" w:hAnsi="MS Gothic" w:hint="eastAsia"/>
                  </w:rPr>
                  <w:t>☐</w:t>
                </w:r>
              </w:sdtContent>
            </w:sdt>
            <w:r w:rsidR="003C787B" w:rsidRPr="00B35532">
              <w:t xml:space="preserve"> ja</w:t>
            </w:r>
          </w:p>
          <w:p w14:paraId="62F29F04" w14:textId="77777777" w:rsidR="003C787B" w:rsidRDefault="00000000" w:rsidP="005C3100">
            <w:pPr>
              <w:pStyle w:val="Aufzhlung"/>
              <w:numPr>
                <w:ilvl w:val="0"/>
                <w:numId w:val="0"/>
              </w:numPr>
            </w:pPr>
            <w:sdt>
              <w:sdtPr>
                <w:id w:val="1809208543"/>
                <w14:checkbox>
                  <w14:checked w14:val="0"/>
                  <w14:checkedState w14:val="2612" w14:font="MS Gothic"/>
                  <w14:uncheckedState w14:val="2610" w14:font="MS Gothic"/>
                </w14:checkbox>
              </w:sdtPr>
              <w:sdtContent>
                <w:r w:rsidR="003C787B" w:rsidRPr="0E261D33">
                  <w:rPr>
                    <w:rFonts w:ascii="MS Gothic" w:eastAsia="MS Gothic" w:hAnsi="MS Gothic"/>
                  </w:rPr>
                  <w:t>☐</w:t>
                </w:r>
              </w:sdtContent>
            </w:sdt>
            <w:r w:rsidR="003C787B">
              <w:t xml:space="preserve"> nein</w:t>
            </w:r>
          </w:p>
          <w:p w14:paraId="0B8D3A0D" w14:textId="6CC4CF30" w:rsidR="00C0518A" w:rsidRDefault="00C0518A" w:rsidP="00C0518A">
            <w:pPr>
              <w:pStyle w:val="Aufzhlung"/>
              <w:numPr>
                <w:ilvl w:val="0"/>
                <w:numId w:val="0"/>
              </w:numPr>
            </w:pPr>
            <w:r>
              <w:t>Angabe:</w:t>
            </w:r>
          </w:p>
          <w:p w14:paraId="7DCD8D91" w14:textId="10CB576A" w:rsidR="006E139A" w:rsidRPr="00B35532" w:rsidRDefault="006E139A" w:rsidP="005C3100">
            <w:pPr>
              <w:pStyle w:val="Aufzhlung"/>
              <w:numPr>
                <w:ilvl w:val="0"/>
                <w:numId w:val="0"/>
              </w:numPr>
            </w:pPr>
            <w:r w:rsidRPr="3E8089E1">
              <w:rPr>
                <w:rStyle w:val="Platzhaltertext"/>
                <w:highlight w:val="yellow"/>
              </w:rPr>
              <w:t>Text eingeben</w:t>
            </w:r>
          </w:p>
        </w:tc>
      </w:tr>
    </w:tbl>
    <w:p w14:paraId="2E337C0F" w14:textId="77777777" w:rsidR="000D7395" w:rsidRDefault="000D7395" w:rsidP="00425DB3"/>
    <w:p w14:paraId="15837119" w14:textId="78B6B0C1" w:rsidR="00476E1F" w:rsidRDefault="00A93140">
      <w:pPr>
        <w:spacing w:after="160" w:line="259" w:lineRule="auto"/>
        <w:jc w:val="left"/>
      </w:pPr>
      <w:r>
        <w:br w:type="page"/>
      </w:r>
    </w:p>
    <w:p w14:paraId="1F10A923" w14:textId="77777777" w:rsidR="00476E1F" w:rsidRDefault="00476E1F" w:rsidP="00476E1F">
      <w:pPr>
        <w:pStyle w:val="berschrift2"/>
        <w:numPr>
          <w:ilvl w:val="0"/>
          <w:numId w:val="0"/>
        </w:numPr>
      </w:pPr>
      <w:r>
        <w:lastRenderedPageBreak/>
        <w:t>Referenz – Projektmitarbeiter 1</w:t>
      </w:r>
    </w:p>
    <w:tbl>
      <w:tblPr>
        <w:tblStyle w:val="Tabellenraster"/>
        <w:tblW w:w="9214" w:type="dxa"/>
        <w:tblLook w:val="04A0" w:firstRow="1" w:lastRow="0" w:firstColumn="1" w:lastColumn="0" w:noHBand="0" w:noVBand="1"/>
      </w:tblPr>
      <w:tblGrid>
        <w:gridCol w:w="4905"/>
        <w:gridCol w:w="3454"/>
        <w:gridCol w:w="855"/>
      </w:tblGrid>
      <w:tr w:rsidR="00476E1F" w:rsidRPr="00917330" w14:paraId="019BFE65" w14:textId="77777777" w:rsidTr="008B50F4">
        <w:trPr>
          <w:tblHeader/>
        </w:trPr>
        <w:tc>
          <w:tcPr>
            <w:tcW w:w="4905" w:type="dxa"/>
            <w:tcBorders>
              <w:top w:val="nil"/>
              <w:left w:val="nil"/>
              <w:bottom w:val="nil"/>
              <w:right w:val="nil"/>
            </w:tcBorders>
            <w:shd w:val="clear" w:color="auto" w:fill="55BAF2" w:themeFill="accent6" w:themeFillShade="BF"/>
          </w:tcPr>
          <w:p w14:paraId="5D357084" w14:textId="77777777" w:rsidR="00476E1F" w:rsidRPr="00917330" w:rsidRDefault="00476E1F" w:rsidP="008B50F4">
            <w:pPr>
              <w:pStyle w:val="Aufzhlung"/>
              <w:numPr>
                <w:ilvl w:val="0"/>
                <w:numId w:val="0"/>
              </w:numPr>
              <w:jc w:val="center"/>
            </w:pPr>
            <w:r w:rsidRPr="007E508E">
              <w:rPr>
                <w:b/>
                <w:color w:val="666F7A" w:themeColor="text1"/>
              </w:rPr>
              <w:t>Anforderung</w:t>
            </w:r>
          </w:p>
        </w:tc>
        <w:tc>
          <w:tcPr>
            <w:tcW w:w="4309" w:type="dxa"/>
            <w:gridSpan w:val="2"/>
            <w:tcBorders>
              <w:top w:val="nil"/>
              <w:left w:val="nil"/>
              <w:bottom w:val="nil"/>
              <w:right w:val="nil"/>
            </w:tcBorders>
            <w:shd w:val="clear" w:color="auto" w:fill="55BAF2" w:themeFill="accent6" w:themeFillShade="BF"/>
          </w:tcPr>
          <w:p w14:paraId="662A58C2" w14:textId="77777777" w:rsidR="00476E1F" w:rsidRPr="00ED4B68" w:rsidRDefault="00476E1F" w:rsidP="008B50F4">
            <w:pPr>
              <w:pStyle w:val="Aufzhlung"/>
              <w:numPr>
                <w:ilvl w:val="0"/>
                <w:numId w:val="0"/>
              </w:numPr>
              <w:jc w:val="center"/>
              <w:rPr>
                <w:b/>
                <w:color w:val="666F7A" w:themeColor="text1"/>
              </w:rPr>
            </w:pPr>
            <w:r w:rsidRPr="00ED4B68">
              <w:rPr>
                <w:b/>
                <w:color w:val="666F7A" w:themeColor="text1"/>
              </w:rPr>
              <w:t>Angaben des Bewerbers</w:t>
            </w:r>
          </w:p>
        </w:tc>
      </w:tr>
      <w:tr w:rsidR="00476E1F" w:rsidRPr="00917330" w14:paraId="1F180B36" w14:textId="77777777" w:rsidTr="008B50F4">
        <w:trPr>
          <w:tblHeader/>
        </w:trPr>
        <w:tc>
          <w:tcPr>
            <w:tcW w:w="8359" w:type="dxa"/>
            <w:gridSpan w:val="2"/>
            <w:tcBorders>
              <w:top w:val="nil"/>
              <w:left w:val="nil"/>
              <w:bottom w:val="nil"/>
              <w:right w:val="nil"/>
            </w:tcBorders>
            <w:shd w:val="clear" w:color="auto" w:fill="BCE4FA" w:themeFill="accent6"/>
          </w:tcPr>
          <w:p w14:paraId="587B1C17" w14:textId="0D2FE3B2" w:rsidR="00476E1F" w:rsidRPr="00917330" w:rsidRDefault="00476E1F" w:rsidP="008B50F4">
            <w:pPr>
              <w:pStyle w:val="Aufzhlung"/>
              <w:numPr>
                <w:ilvl w:val="0"/>
                <w:numId w:val="0"/>
              </w:numPr>
            </w:pPr>
            <w:r w:rsidRPr="00917330">
              <w:t xml:space="preserve">Folgende Angaben sind jeweils zu </w:t>
            </w:r>
            <w:r w:rsidR="00907D22" w:rsidRPr="00917330">
              <w:t>de</w:t>
            </w:r>
            <w:r w:rsidR="00907D22">
              <w:t xml:space="preserve">m </w:t>
            </w:r>
            <w:r w:rsidR="00907D22" w:rsidRPr="00907D22">
              <w:t xml:space="preserve">Projektmitarbeiter </w:t>
            </w:r>
            <w:r w:rsidRPr="00917330">
              <w:t>zu machen:</w:t>
            </w:r>
          </w:p>
        </w:tc>
        <w:tc>
          <w:tcPr>
            <w:tcW w:w="855" w:type="dxa"/>
            <w:tcBorders>
              <w:top w:val="nil"/>
              <w:left w:val="nil"/>
              <w:bottom w:val="nil"/>
              <w:right w:val="nil"/>
            </w:tcBorders>
            <w:shd w:val="clear" w:color="auto" w:fill="BCE4FA" w:themeFill="accent6"/>
          </w:tcPr>
          <w:p w14:paraId="05F18F6D" w14:textId="77777777" w:rsidR="00476E1F" w:rsidRPr="00917330" w:rsidRDefault="00476E1F" w:rsidP="008B50F4">
            <w:pPr>
              <w:pStyle w:val="Aufzhlung"/>
              <w:numPr>
                <w:ilvl w:val="0"/>
                <w:numId w:val="0"/>
              </w:numPr>
            </w:pPr>
          </w:p>
        </w:tc>
      </w:tr>
      <w:tr w:rsidR="00476E1F" w:rsidRPr="00917330" w14:paraId="70744901" w14:textId="77777777" w:rsidTr="008B50F4">
        <w:tc>
          <w:tcPr>
            <w:tcW w:w="4905" w:type="dxa"/>
            <w:tcBorders>
              <w:top w:val="nil"/>
              <w:left w:val="nil"/>
              <w:bottom w:val="single" w:sz="4" w:space="0" w:color="auto"/>
              <w:right w:val="nil"/>
            </w:tcBorders>
          </w:tcPr>
          <w:p w14:paraId="7872DC72" w14:textId="77777777" w:rsidR="00476E1F" w:rsidRPr="00917330" w:rsidRDefault="00476E1F" w:rsidP="008B50F4">
            <w:pPr>
              <w:pStyle w:val="Aufzhlung"/>
              <w:numPr>
                <w:ilvl w:val="0"/>
                <w:numId w:val="0"/>
              </w:numPr>
            </w:pPr>
            <w:r>
              <w:t>Name des Projektmitarbeiters</w:t>
            </w:r>
          </w:p>
        </w:tc>
        <w:sdt>
          <w:sdtPr>
            <w:id w:val="1686017099"/>
            <w:placeholder>
              <w:docPart w:val="CFA0625C41D41D46AB6E507D82FFC114"/>
            </w:placeholder>
            <w:showingPlcHdr/>
          </w:sdtPr>
          <w:sdtContent>
            <w:tc>
              <w:tcPr>
                <w:tcW w:w="4309" w:type="dxa"/>
                <w:gridSpan w:val="2"/>
                <w:tcBorders>
                  <w:top w:val="nil"/>
                  <w:left w:val="nil"/>
                  <w:bottom w:val="single" w:sz="4" w:space="0" w:color="auto"/>
                  <w:right w:val="nil"/>
                </w:tcBorders>
              </w:tcPr>
              <w:p w14:paraId="69800CB4" w14:textId="77777777" w:rsidR="00476E1F" w:rsidRPr="00917330" w:rsidRDefault="00476E1F" w:rsidP="008B50F4">
                <w:pPr>
                  <w:pStyle w:val="Aufzhlung"/>
                  <w:numPr>
                    <w:ilvl w:val="0"/>
                    <w:numId w:val="0"/>
                  </w:numPr>
                </w:pPr>
                <w:r w:rsidRPr="00917330">
                  <w:rPr>
                    <w:rStyle w:val="Platzhaltertext"/>
                    <w:highlight w:val="yellow"/>
                  </w:rPr>
                  <w:t>Text eingeben</w:t>
                </w:r>
              </w:p>
            </w:tc>
          </w:sdtContent>
        </w:sdt>
      </w:tr>
      <w:tr w:rsidR="00476E1F" w14:paraId="6D850580" w14:textId="77777777" w:rsidTr="008B50F4">
        <w:trPr>
          <w:trHeight w:val="1552"/>
        </w:trPr>
        <w:tc>
          <w:tcPr>
            <w:tcW w:w="4905" w:type="dxa"/>
            <w:tcBorders>
              <w:top w:val="single" w:sz="4" w:space="0" w:color="auto"/>
              <w:left w:val="nil"/>
              <w:bottom w:val="single" w:sz="4" w:space="0" w:color="auto"/>
              <w:right w:val="nil"/>
            </w:tcBorders>
            <w:hideMark/>
          </w:tcPr>
          <w:p w14:paraId="38218F9E" w14:textId="77777777" w:rsidR="00476E1F" w:rsidRPr="00652590" w:rsidRDefault="00476E1F" w:rsidP="008B50F4">
            <w:pPr>
              <w:pStyle w:val="Aufzhlung"/>
              <w:numPr>
                <w:ilvl w:val="0"/>
                <w:numId w:val="0"/>
              </w:numPr>
            </w:pPr>
            <w:r>
              <w:t>Benennung des Fachanwaltstitels im Bau- und Architekten oder Vergaberecht</w:t>
            </w:r>
          </w:p>
        </w:tc>
        <w:sdt>
          <w:sdtPr>
            <w:id w:val="1732881483"/>
            <w:placeholder>
              <w:docPart w:val="A539C85FD377EA4FAC612EBBEDAC13B5"/>
            </w:placeholder>
            <w:showingPlcHdr/>
          </w:sdtPr>
          <w:sdtContent>
            <w:tc>
              <w:tcPr>
                <w:tcW w:w="4309" w:type="dxa"/>
                <w:gridSpan w:val="2"/>
                <w:tcBorders>
                  <w:top w:val="single" w:sz="4" w:space="0" w:color="auto"/>
                  <w:left w:val="nil"/>
                  <w:bottom w:val="single" w:sz="4" w:space="0" w:color="auto"/>
                  <w:right w:val="nil"/>
                </w:tcBorders>
                <w:hideMark/>
              </w:tcPr>
              <w:p w14:paraId="7A8F7B95" w14:textId="77777777" w:rsidR="00476E1F" w:rsidRDefault="00476E1F" w:rsidP="008B50F4">
                <w:pPr>
                  <w:pStyle w:val="Aufzhlung"/>
                  <w:numPr>
                    <w:ilvl w:val="0"/>
                    <w:numId w:val="0"/>
                  </w:numPr>
                  <w:rPr>
                    <w:lang w:val="en-US"/>
                  </w:rPr>
                </w:pPr>
                <w:r w:rsidRPr="00917330">
                  <w:rPr>
                    <w:rStyle w:val="Platzhaltertext"/>
                    <w:highlight w:val="yellow"/>
                  </w:rPr>
                  <w:t>Text eingeben</w:t>
                </w:r>
              </w:p>
            </w:tc>
          </w:sdtContent>
        </w:sdt>
      </w:tr>
      <w:tr w:rsidR="00476E1F" w14:paraId="49E209AF" w14:textId="77777777" w:rsidTr="008B50F4">
        <w:trPr>
          <w:trHeight w:val="1552"/>
        </w:trPr>
        <w:tc>
          <w:tcPr>
            <w:tcW w:w="4905" w:type="dxa"/>
            <w:tcBorders>
              <w:top w:val="single" w:sz="4" w:space="0" w:color="auto"/>
              <w:left w:val="nil"/>
              <w:bottom w:val="single" w:sz="4" w:space="0" w:color="auto"/>
              <w:right w:val="nil"/>
            </w:tcBorders>
          </w:tcPr>
          <w:p w14:paraId="233101CD" w14:textId="77777777" w:rsidR="00476E1F" w:rsidRPr="000D7395" w:rsidRDefault="00476E1F" w:rsidP="008B50F4">
            <w:pPr>
              <w:pStyle w:val="Aufzhlung"/>
              <w:numPr>
                <w:ilvl w:val="0"/>
                <w:numId w:val="0"/>
              </w:numPr>
              <w:rPr>
                <w:rFonts w:eastAsia="Segoe UI" w:cs="Segoe UI"/>
              </w:rPr>
            </w:pPr>
            <w:r w:rsidRPr="000D7395">
              <w:rPr>
                <w:rFonts w:eastAsia="Segoe UI" w:cs="Segoe UI"/>
              </w:rPr>
              <w:t xml:space="preserve">Der angebotene </w:t>
            </w:r>
            <w:r>
              <w:rPr>
                <w:rFonts w:eastAsia="Segoe UI" w:cs="Segoe UI"/>
              </w:rPr>
              <w:t>Mitarbeiter</w:t>
            </w:r>
            <w:r w:rsidRPr="000D7395">
              <w:rPr>
                <w:rFonts w:eastAsia="Segoe UI" w:cs="Segoe UI"/>
              </w:rPr>
              <w:t xml:space="preserve"> hat mindestens </w:t>
            </w:r>
            <w:r>
              <w:rPr>
                <w:rFonts w:eastAsia="Segoe UI" w:cs="Segoe UI"/>
              </w:rPr>
              <w:t>3</w:t>
            </w:r>
            <w:r w:rsidRPr="000D7395">
              <w:rPr>
                <w:rFonts w:eastAsia="Segoe UI" w:cs="Segoe UI"/>
              </w:rPr>
              <w:t xml:space="preserve"> Jahre </w:t>
            </w:r>
            <w:r>
              <w:rPr>
                <w:rFonts w:eastAsia="Segoe UI" w:cs="Segoe UI"/>
              </w:rPr>
              <w:t xml:space="preserve">Berufserfahrung </w:t>
            </w:r>
            <w:r>
              <w:t xml:space="preserve">im Bau- und Architekten oder Vergaberecht, zudem Vertragsrecht und Claim-Management? </w:t>
            </w:r>
          </w:p>
        </w:tc>
        <w:tc>
          <w:tcPr>
            <w:tcW w:w="4309" w:type="dxa"/>
            <w:gridSpan w:val="2"/>
            <w:tcBorders>
              <w:top w:val="single" w:sz="4" w:space="0" w:color="auto"/>
              <w:left w:val="nil"/>
              <w:bottom w:val="single" w:sz="4" w:space="0" w:color="auto"/>
              <w:right w:val="nil"/>
            </w:tcBorders>
          </w:tcPr>
          <w:p w14:paraId="2A1EEA85" w14:textId="77777777" w:rsidR="00476E1F" w:rsidRPr="00B35532" w:rsidRDefault="00000000" w:rsidP="008B50F4">
            <w:pPr>
              <w:pStyle w:val="Aufzhlung"/>
              <w:numPr>
                <w:ilvl w:val="0"/>
                <w:numId w:val="0"/>
              </w:numPr>
            </w:pPr>
            <w:sdt>
              <w:sdtPr>
                <w:id w:val="596605183"/>
                <w14:checkbox>
                  <w14:checked w14:val="0"/>
                  <w14:checkedState w14:val="2612" w14:font="MS Gothic"/>
                  <w14:uncheckedState w14:val="2610" w14:font="MS Gothic"/>
                </w14:checkbox>
              </w:sdtPr>
              <w:sdtContent>
                <w:r w:rsidR="00476E1F" w:rsidRPr="00B35532">
                  <w:rPr>
                    <w:rFonts w:ascii="MS Gothic" w:eastAsia="MS Gothic" w:hAnsi="MS Gothic" w:hint="eastAsia"/>
                  </w:rPr>
                  <w:t>☐</w:t>
                </w:r>
              </w:sdtContent>
            </w:sdt>
            <w:r w:rsidR="00476E1F" w:rsidRPr="00B35532">
              <w:t xml:space="preserve"> ja</w:t>
            </w:r>
          </w:p>
          <w:p w14:paraId="1A61C6D1" w14:textId="77777777" w:rsidR="00476E1F" w:rsidRDefault="00000000" w:rsidP="008B50F4">
            <w:pPr>
              <w:pStyle w:val="Aufzhlung"/>
              <w:numPr>
                <w:ilvl w:val="0"/>
                <w:numId w:val="0"/>
              </w:numPr>
            </w:pPr>
            <w:sdt>
              <w:sdtPr>
                <w:id w:val="385229261"/>
                <w14:checkbox>
                  <w14:checked w14:val="0"/>
                  <w14:checkedState w14:val="2612" w14:font="MS Gothic"/>
                  <w14:uncheckedState w14:val="2610" w14:font="MS Gothic"/>
                </w14:checkbox>
              </w:sdtPr>
              <w:sdtContent>
                <w:r w:rsidR="00476E1F" w:rsidRPr="0E261D33">
                  <w:rPr>
                    <w:rFonts w:ascii="MS Gothic" w:eastAsia="MS Gothic" w:hAnsi="MS Gothic"/>
                  </w:rPr>
                  <w:t>☐</w:t>
                </w:r>
              </w:sdtContent>
            </w:sdt>
            <w:r w:rsidR="00476E1F">
              <w:t xml:space="preserve"> nein</w:t>
            </w:r>
          </w:p>
          <w:p w14:paraId="3414FC9E" w14:textId="554D4911" w:rsidR="00962F87" w:rsidRDefault="00962F87" w:rsidP="00962F87">
            <w:pPr>
              <w:pStyle w:val="Aufzhlung"/>
              <w:numPr>
                <w:ilvl w:val="0"/>
                <w:numId w:val="0"/>
              </w:numPr>
            </w:pPr>
            <w:r>
              <w:t>Angabe:</w:t>
            </w:r>
          </w:p>
          <w:p w14:paraId="7F17AA02" w14:textId="242C182F" w:rsidR="00962F87" w:rsidRPr="00B35532" w:rsidRDefault="00962F87" w:rsidP="00962F87">
            <w:pPr>
              <w:pStyle w:val="Aufzhlung"/>
              <w:numPr>
                <w:ilvl w:val="0"/>
                <w:numId w:val="0"/>
              </w:numPr>
            </w:pPr>
            <w:r w:rsidRPr="3E8089E1">
              <w:rPr>
                <w:rStyle w:val="Platzhaltertext"/>
                <w:highlight w:val="yellow"/>
              </w:rPr>
              <w:t>Text eingeben</w:t>
            </w:r>
          </w:p>
        </w:tc>
      </w:tr>
    </w:tbl>
    <w:p w14:paraId="7F9A5B42" w14:textId="77777777" w:rsidR="00476E1F" w:rsidRDefault="00476E1F" w:rsidP="00476E1F"/>
    <w:p w14:paraId="5FABE743" w14:textId="77777777" w:rsidR="00476E1F" w:rsidRDefault="00476E1F" w:rsidP="00476E1F">
      <w:pPr>
        <w:spacing w:after="160" w:line="259" w:lineRule="auto"/>
        <w:jc w:val="left"/>
      </w:pPr>
      <w:r>
        <w:br w:type="page"/>
      </w:r>
    </w:p>
    <w:p w14:paraId="4C4B6BA0" w14:textId="4E25DD02" w:rsidR="00FB53A8" w:rsidRDefault="00FB53A8" w:rsidP="00FB53A8">
      <w:pPr>
        <w:pStyle w:val="berschrift2"/>
        <w:numPr>
          <w:ilvl w:val="0"/>
          <w:numId w:val="0"/>
        </w:numPr>
      </w:pPr>
      <w:r>
        <w:lastRenderedPageBreak/>
        <w:t>Referenz – Projektmitarbeiter 2</w:t>
      </w:r>
    </w:p>
    <w:tbl>
      <w:tblPr>
        <w:tblStyle w:val="Tabellenraster"/>
        <w:tblW w:w="9214" w:type="dxa"/>
        <w:tblLook w:val="04A0" w:firstRow="1" w:lastRow="0" w:firstColumn="1" w:lastColumn="0" w:noHBand="0" w:noVBand="1"/>
      </w:tblPr>
      <w:tblGrid>
        <w:gridCol w:w="4905"/>
        <w:gridCol w:w="3454"/>
        <w:gridCol w:w="855"/>
      </w:tblGrid>
      <w:tr w:rsidR="00FB53A8" w:rsidRPr="00917330" w14:paraId="47677AF9" w14:textId="77777777" w:rsidTr="008B50F4">
        <w:trPr>
          <w:tblHeader/>
        </w:trPr>
        <w:tc>
          <w:tcPr>
            <w:tcW w:w="4905" w:type="dxa"/>
            <w:tcBorders>
              <w:top w:val="nil"/>
              <w:left w:val="nil"/>
              <w:bottom w:val="nil"/>
              <w:right w:val="nil"/>
            </w:tcBorders>
            <w:shd w:val="clear" w:color="auto" w:fill="55BAF2" w:themeFill="accent6" w:themeFillShade="BF"/>
          </w:tcPr>
          <w:p w14:paraId="046CA734" w14:textId="77777777" w:rsidR="00FB53A8" w:rsidRPr="00917330" w:rsidRDefault="00FB53A8" w:rsidP="008B50F4">
            <w:pPr>
              <w:pStyle w:val="Aufzhlung"/>
              <w:numPr>
                <w:ilvl w:val="0"/>
                <w:numId w:val="0"/>
              </w:numPr>
              <w:jc w:val="center"/>
            </w:pPr>
            <w:r w:rsidRPr="007E508E">
              <w:rPr>
                <w:b/>
                <w:color w:val="666F7A" w:themeColor="text1"/>
              </w:rPr>
              <w:t>Anforderung</w:t>
            </w:r>
          </w:p>
        </w:tc>
        <w:tc>
          <w:tcPr>
            <w:tcW w:w="4309" w:type="dxa"/>
            <w:gridSpan w:val="2"/>
            <w:tcBorders>
              <w:top w:val="nil"/>
              <w:left w:val="nil"/>
              <w:bottom w:val="nil"/>
              <w:right w:val="nil"/>
            </w:tcBorders>
            <w:shd w:val="clear" w:color="auto" w:fill="55BAF2" w:themeFill="accent6" w:themeFillShade="BF"/>
          </w:tcPr>
          <w:p w14:paraId="575733B5" w14:textId="77777777" w:rsidR="00FB53A8" w:rsidRPr="00ED4B68" w:rsidRDefault="00FB53A8" w:rsidP="008B50F4">
            <w:pPr>
              <w:pStyle w:val="Aufzhlung"/>
              <w:numPr>
                <w:ilvl w:val="0"/>
                <w:numId w:val="0"/>
              </w:numPr>
              <w:jc w:val="center"/>
              <w:rPr>
                <w:b/>
                <w:color w:val="666F7A" w:themeColor="text1"/>
              </w:rPr>
            </w:pPr>
            <w:r w:rsidRPr="00ED4B68">
              <w:rPr>
                <w:b/>
                <w:color w:val="666F7A" w:themeColor="text1"/>
              </w:rPr>
              <w:t>Angaben des Bewerbers</w:t>
            </w:r>
          </w:p>
        </w:tc>
      </w:tr>
      <w:tr w:rsidR="00FB53A8" w:rsidRPr="00917330" w14:paraId="3D95FF5D" w14:textId="77777777" w:rsidTr="008B50F4">
        <w:trPr>
          <w:tblHeader/>
        </w:trPr>
        <w:tc>
          <w:tcPr>
            <w:tcW w:w="8359" w:type="dxa"/>
            <w:gridSpan w:val="2"/>
            <w:tcBorders>
              <w:top w:val="nil"/>
              <w:left w:val="nil"/>
              <w:bottom w:val="nil"/>
              <w:right w:val="nil"/>
            </w:tcBorders>
            <w:shd w:val="clear" w:color="auto" w:fill="BCE4FA" w:themeFill="accent6"/>
          </w:tcPr>
          <w:p w14:paraId="67E58297" w14:textId="4D9866D0" w:rsidR="00FB53A8" w:rsidRPr="00917330" w:rsidRDefault="00FB53A8" w:rsidP="008B50F4">
            <w:pPr>
              <w:pStyle w:val="Aufzhlung"/>
              <w:numPr>
                <w:ilvl w:val="0"/>
                <w:numId w:val="0"/>
              </w:numPr>
            </w:pPr>
            <w:r w:rsidRPr="00917330">
              <w:t xml:space="preserve">Folgende Angaben sind jeweils zu </w:t>
            </w:r>
            <w:r w:rsidR="00907D22" w:rsidRPr="00917330">
              <w:t>de</w:t>
            </w:r>
            <w:r w:rsidR="00907D22">
              <w:t xml:space="preserve">m </w:t>
            </w:r>
            <w:r w:rsidR="00907D22" w:rsidRPr="00907D22">
              <w:t xml:space="preserve">Projektmitarbeiter </w:t>
            </w:r>
            <w:r w:rsidRPr="00917330">
              <w:t>zu machen:</w:t>
            </w:r>
          </w:p>
        </w:tc>
        <w:tc>
          <w:tcPr>
            <w:tcW w:w="855" w:type="dxa"/>
            <w:tcBorders>
              <w:top w:val="nil"/>
              <w:left w:val="nil"/>
              <w:bottom w:val="nil"/>
              <w:right w:val="nil"/>
            </w:tcBorders>
            <w:shd w:val="clear" w:color="auto" w:fill="BCE4FA" w:themeFill="accent6"/>
          </w:tcPr>
          <w:p w14:paraId="6ACFB66A" w14:textId="77777777" w:rsidR="00FB53A8" w:rsidRPr="00917330" w:rsidRDefault="00FB53A8" w:rsidP="008B50F4">
            <w:pPr>
              <w:pStyle w:val="Aufzhlung"/>
              <w:numPr>
                <w:ilvl w:val="0"/>
                <w:numId w:val="0"/>
              </w:numPr>
            </w:pPr>
          </w:p>
        </w:tc>
      </w:tr>
      <w:tr w:rsidR="00FB53A8" w:rsidRPr="00917330" w14:paraId="0B943566" w14:textId="77777777" w:rsidTr="008B50F4">
        <w:tc>
          <w:tcPr>
            <w:tcW w:w="4905" w:type="dxa"/>
            <w:tcBorders>
              <w:top w:val="nil"/>
              <w:left w:val="nil"/>
              <w:bottom w:val="single" w:sz="4" w:space="0" w:color="auto"/>
              <w:right w:val="nil"/>
            </w:tcBorders>
          </w:tcPr>
          <w:p w14:paraId="3E725A31" w14:textId="77777777" w:rsidR="00FB53A8" w:rsidRPr="00917330" w:rsidRDefault="00FB53A8" w:rsidP="008B50F4">
            <w:pPr>
              <w:pStyle w:val="Aufzhlung"/>
              <w:numPr>
                <w:ilvl w:val="0"/>
                <w:numId w:val="0"/>
              </w:numPr>
            </w:pPr>
            <w:r>
              <w:t>Name des Projektmitarbeiters</w:t>
            </w:r>
          </w:p>
        </w:tc>
        <w:sdt>
          <w:sdtPr>
            <w:id w:val="-1441531536"/>
            <w:placeholder>
              <w:docPart w:val="45ABA4EB638B714EA165CA1A1A47441C"/>
            </w:placeholder>
            <w:showingPlcHdr/>
          </w:sdtPr>
          <w:sdtContent>
            <w:tc>
              <w:tcPr>
                <w:tcW w:w="4309" w:type="dxa"/>
                <w:gridSpan w:val="2"/>
                <w:tcBorders>
                  <w:top w:val="nil"/>
                  <w:left w:val="nil"/>
                  <w:bottom w:val="single" w:sz="4" w:space="0" w:color="auto"/>
                  <w:right w:val="nil"/>
                </w:tcBorders>
              </w:tcPr>
              <w:p w14:paraId="43FAE79C" w14:textId="77777777" w:rsidR="00FB53A8" w:rsidRPr="00917330" w:rsidRDefault="00FB53A8" w:rsidP="008B50F4">
                <w:pPr>
                  <w:pStyle w:val="Aufzhlung"/>
                  <w:numPr>
                    <w:ilvl w:val="0"/>
                    <w:numId w:val="0"/>
                  </w:numPr>
                </w:pPr>
                <w:r w:rsidRPr="00917330">
                  <w:rPr>
                    <w:rStyle w:val="Platzhaltertext"/>
                    <w:highlight w:val="yellow"/>
                  </w:rPr>
                  <w:t>Text eingeben</w:t>
                </w:r>
              </w:p>
            </w:tc>
          </w:sdtContent>
        </w:sdt>
      </w:tr>
      <w:tr w:rsidR="00FB53A8" w14:paraId="178BBA26" w14:textId="77777777" w:rsidTr="008B50F4">
        <w:trPr>
          <w:trHeight w:val="1552"/>
        </w:trPr>
        <w:tc>
          <w:tcPr>
            <w:tcW w:w="4905" w:type="dxa"/>
            <w:tcBorders>
              <w:top w:val="single" w:sz="4" w:space="0" w:color="auto"/>
              <w:left w:val="nil"/>
              <w:bottom w:val="single" w:sz="4" w:space="0" w:color="auto"/>
              <w:right w:val="nil"/>
            </w:tcBorders>
            <w:hideMark/>
          </w:tcPr>
          <w:p w14:paraId="4FD148D8" w14:textId="77777777" w:rsidR="00FB53A8" w:rsidRPr="00652590" w:rsidRDefault="00FB53A8" w:rsidP="008B50F4">
            <w:pPr>
              <w:pStyle w:val="Aufzhlung"/>
              <w:numPr>
                <w:ilvl w:val="0"/>
                <w:numId w:val="0"/>
              </w:numPr>
            </w:pPr>
            <w:r>
              <w:t>Benennung des Fachanwaltstitels im Bau- und Architekten oder Vergaberecht</w:t>
            </w:r>
          </w:p>
        </w:tc>
        <w:sdt>
          <w:sdtPr>
            <w:id w:val="-1558766674"/>
            <w:placeholder>
              <w:docPart w:val="A0304FAAD0394D4484B743ADAF96E4D9"/>
            </w:placeholder>
            <w:showingPlcHdr/>
          </w:sdtPr>
          <w:sdtContent>
            <w:tc>
              <w:tcPr>
                <w:tcW w:w="4309" w:type="dxa"/>
                <w:gridSpan w:val="2"/>
                <w:tcBorders>
                  <w:top w:val="single" w:sz="4" w:space="0" w:color="auto"/>
                  <w:left w:val="nil"/>
                  <w:bottom w:val="single" w:sz="4" w:space="0" w:color="auto"/>
                  <w:right w:val="nil"/>
                </w:tcBorders>
                <w:hideMark/>
              </w:tcPr>
              <w:p w14:paraId="2AE4688D" w14:textId="77777777" w:rsidR="00FB53A8" w:rsidRDefault="00FB53A8" w:rsidP="008B50F4">
                <w:pPr>
                  <w:pStyle w:val="Aufzhlung"/>
                  <w:numPr>
                    <w:ilvl w:val="0"/>
                    <w:numId w:val="0"/>
                  </w:numPr>
                  <w:rPr>
                    <w:lang w:val="en-US"/>
                  </w:rPr>
                </w:pPr>
                <w:r w:rsidRPr="00917330">
                  <w:rPr>
                    <w:rStyle w:val="Platzhaltertext"/>
                    <w:highlight w:val="yellow"/>
                  </w:rPr>
                  <w:t>Text eingeben</w:t>
                </w:r>
              </w:p>
            </w:tc>
          </w:sdtContent>
        </w:sdt>
      </w:tr>
      <w:tr w:rsidR="00FB53A8" w14:paraId="6A25E1D9" w14:textId="77777777" w:rsidTr="008B50F4">
        <w:trPr>
          <w:trHeight w:val="1552"/>
        </w:trPr>
        <w:tc>
          <w:tcPr>
            <w:tcW w:w="4905" w:type="dxa"/>
            <w:tcBorders>
              <w:top w:val="single" w:sz="4" w:space="0" w:color="auto"/>
              <w:left w:val="nil"/>
              <w:bottom w:val="single" w:sz="4" w:space="0" w:color="auto"/>
              <w:right w:val="nil"/>
            </w:tcBorders>
          </w:tcPr>
          <w:p w14:paraId="6670FDDF" w14:textId="77777777" w:rsidR="00FB53A8" w:rsidRPr="000D7395" w:rsidRDefault="00FB53A8" w:rsidP="008B50F4">
            <w:pPr>
              <w:pStyle w:val="Aufzhlung"/>
              <w:numPr>
                <w:ilvl w:val="0"/>
                <w:numId w:val="0"/>
              </w:numPr>
              <w:rPr>
                <w:rFonts w:eastAsia="Segoe UI" w:cs="Segoe UI"/>
              </w:rPr>
            </w:pPr>
            <w:r w:rsidRPr="000D7395">
              <w:rPr>
                <w:rFonts w:eastAsia="Segoe UI" w:cs="Segoe UI"/>
              </w:rPr>
              <w:t xml:space="preserve">Der angebotene </w:t>
            </w:r>
            <w:r>
              <w:rPr>
                <w:rFonts w:eastAsia="Segoe UI" w:cs="Segoe UI"/>
              </w:rPr>
              <w:t>Mitarbeiter</w:t>
            </w:r>
            <w:r w:rsidRPr="000D7395">
              <w:rPr>
                <w:rFonts w:eastAsia="Segoe UI" w:cs="Segoe UI"/>
              </w:rPr>
              <w:t xml:space="preserve"> hat mindestens </w:t>
            </w:r>
            <w:r>
              <w:rPr>
                <w:rFonts w:eastAsia="Segoe UI" w:cs="Segoe UI"/>
              </w:rPr>
              <w:t>3</w:t>
            </w:r>
            <w:r w:rsidRPr="000D7395">
              <w:rPr>
                <w:rFonts w:eastAsia="Segoe UI" w:cs="Segoe UI"/>
              </w:rPr>
              <w:t xml:space="preserve"> Jahre </w:t>
            </w:r>
            <w:r>
              <w:rPr>
                <w:rFonts w:eastAsia="Segoe UI" w:cs="Segoe UI"/>
              </w:rPr>
              <w:t xml:space="preserve">Berufserfahrung </w:t>
            </w:r>
            <w:r>
              <w:t xml:space="preserve">im Bau- und Architekten oder Vergaberecht, zudem Vertragsrecht und Claim-Management? </w:t>
            </w:r>
          </w:p>
        </w:tc>
        <w:tc>
          <w:tcPr>
            <w:tcW w:w="4309" w:type="dxa"/>
            <w:gridSpan w:val="2"/>
            <w:tcBorders>
              <w:top w:val="single" w:sz="4" w:space="0" w:color="auto"/>
              <w:left w:val="nil"/>
              <w:bottom w:val="single" w:sz="4" w:space="0" w:color="auto"/>
              <w:right w:val="nil"/>
            </w:tcBorders>
          </w:tcPr>
          <w:p w14:paraId="17C84B73" w14:textId="77777777" w:rsidR="00FB53A8" w:rsidRPr="00B35532" w:rsidRDefault="00000000" w:rsidP="008B50F4">
            <w:pPr>
              <w:pStyle w:val="Aufzhlung"/>
              <w:numPr>
                <w:ilvl w:val="0"/>
                <w:numId w:val="0"/>
              </w:numPr>
            </w:pPr>
            <w:sdt>
              <w:sdtPr>
                <w:id w:val="1012567926"/>
                <w14:checkbox>
                  <w14:checked w14:val="0"/>
                  <w14:checkedState w14:val="2612" w14:font="MS Gothic"/>
                  <w14:uncheckedState w14:val="2610" w14:font="MS Gothic"/>
                </w14:checkbox>
              </w:sdtPr>
              <w:sdtContent>
                <w:r w:rsidR="00FB53A8" w:rsidRPr="00B35532">
                  <w:rPr>
                    <w:rFonts w:ascii="MS Gothic" w:eastAsia="MS Gothic" w:hAnsi="MS Gothic" w:hint="eastAsia"/>
                  </w:rPr>
                  <w:t>☐</w:t>
                </w:r>
              </w:sdtContent>
            </w:sdt>
            <w:r w:rsidR="00FB53A8" w:rsidRPr="00B35532">
              <w:t xml:space="preserve"> ja</w:t>
            </w:r>
          </w:p>
          <w:p w14:paraId="26CE9DA1" w14:textId="77777777" w:rsidR="00FB53A8" w:rsidRDefault="00000000" w:rsidP="008B50F4">
            <w:pPr>
              <w:pStyle w:val="Aufzhlung"/>
              <w:numPr>
                <w:ilvl w:val="0"/>
                <w:numId w:val="0"/>
              </w:numPr>
            </w:pPr>
            <w:sdt>
              <w:sdtPr>
                <w:id w:val="96296055"/>
                <w14:checkbox>
                  <w14:checked w14:val="0"/>
                  <w14:checkedState w14:val="2612" w14:font="MS Gothic"/>
                  <w14:uncheckedState w14:val="2610" w14:font="MS Gothic"/>
                </w14:checkbox>
              </w:sdtPr>
              <w:sdtContent>
                <w:r w:rsidR="00FB53A8" w:rsidRPr="0E261D33">
                  <w:rPr>
                    <w:rFonts w:ascii="MS Gothic" w:eastAsia="MS Gothic" w:hAnsi="MS Gothic"/>
                  </w:rPr>
                  <w:t>☐</w:t>
                </w:r>
              </w:sdtContent>
            </w:sdt>
            <w:r w:rsidR="00FB53A8">
              <w:t xml:space="preserve"> nein</w:t>
            </w:r>
          </w:p>
          <w:p w14:paraId="5F81FD1B" w14:textId="561F2085" w:rsidR="00962F87" w:rsidRDefault="00962F87" w:rsidP="00962F87">
            <w:pPr>
              <w:pStyle w:val="Aufzhlung"/>
              <w:numPr>
                <w:ilvl w:val="0"/>
                <w:numId w:val="0"/>
              </w:numPr>
            </w:pPr>
            <w:r>
              <w:t>Angabe:</w:t>
            </w:r>
          </w:p>
          <w:p w14:paraId="7A0342C8" w14:textId="18D7E9ED" w:rsidR="00962F87" w:rsidRPr="00B35532" w:rsidRDefault="00962F87" w:rsidP="00962F87">
            <w:pPr>
              <w:pStyle w:val="Aufzhlung"/>
              <w:numPr>
                <w:ilvl w:val="0"/>
                <w:numId w:val="0"/>
              </w:numPr>
            </w:pPr>
            <w:r w:rsidRPr="3E8089E1">
              <w:rPr>
                <w:rStyle w:val="Platzhaltertext"/>
                <w:highlight w:val="yellow"/>
              </w:rPr>
              <w:t>Text eingeben</w:t>
            </w:r>
          </w:p>
        </w:tc>
      </w:tr>
    </w:tbl>
    <w:p w14:paraId="4A5630F3" w14:textId="77777777" w:rsidR="00FB53A8" w:rsidRDefault="00FB53A8" w:rsidP="00FB53A8"/>
    <w:p w14:paraId="1173F467" w14:textId="0BFD406B" w:rsidR="00FB53A8" w:rsidRDefault="00FB53A8">
      <w:pPr>
        <w:spacing w:after="160" w:line="259" w:lineRule="auto"/>
        <w:jc w:val="left"/>
      </w:pPr>
      <w:r>
        <w:br w:type="page"/>
      </w:r>
    </w:p>
    <w:p w14:paraId="42BA6230" w14:textId="33318EDE" w:rsidR="00FB53A8" w:rsidRDefault="00FB53A8" w:rsidP="00FB53A8">
      <w:pPr>
        <w:pStyle w:val="berschrift2"/>
        <w:numPr>
          <w:ilvl w:val="0"/>
          <w:numId w:val="0"/>
        </w:numPr>
      </w:pPr>
      <w:r>
        <w:lastRenderedPageBreak/>
        <w:t xml:space="preserve">Referenz – Projektmitarbeiter </w:t>
      </w:r>
      <w:r w:rsidRPr="00F03742">
        <w:rPr>
          <w:highlight w:val="yellow"/>
        </w:rPr>
        <w:t>…</w:t>
      </w:r>
    </w:p>
    <w:tbl>
      <w:tblPr>
        <w:tblStyle w:val="Tabellenraster"/>
        <w:tblW w:w="9214" w:type="dxa"/>
        <w:tblLook w:val="04A0" w:firstRow="1" w:lastRow="0" w:firstColumn="1" w:lastColumn="0" w:noHBand="0" w:noVBand="1"/>
      </w:tblPr>
      <w:tblGrid>
        <w:gridCol w:w="4905"/>
        <w:gridCol w:w="3454"/>
        <w:gridCol w:w="855"/>
      </w:tblGrid>
      <w:tr w:rsidR="00FB53A8" w:rsidRPr="00917330" w14:paraId="7BE35769" w14:textId="77777777" w:rsidTr="008B50F4">
        <w:trPr>
          <w:tblHeader/>
        </w:trPr>
        <w:tc>
          <w:tcPr>
            <w:tcW w:w="4905" w:type="dxa"/>
            <w:tcBorders>
              <w:top w:val="nil"/>
              <w:left w:val="nil"/>
              <w:bottom w:val="nil"/>
              <w:right w:val="nil"/>
            </w:tcBorders>
            <w:shd w:val="clear" w:color="auto" w:fill="55BAF2" w:themeFill="accent6" w:themeFillShade="BF"/>
          </w:tcPr>
          <w:p w14:paraId="03559C84" w14:textId="77777777" w:rsidR="00FB53A8" w:rsidRPr="00917330" w:rsidRDefault="00FB53A8" w:rsidP="008B50F4">
            <w:pPr>
              <w:pStyle w:val="Aufzhlung"/>
              <w:numPr>
                <w:ilvl w:val="0"/>
                <w:numId w:val="0"/>
              </w:numPr>
              <w:jc w:val="center"/>
            </w:pPr>
            <w:r w:rsidRPr="007E508E">
              <w:rPr>
                <w:b/>
                <w:color w:val="666F7A" w:themeColor="text1"/>
              </w:rPr>
              <w:t>Anforderung</w:t>
            </w:r>
          </w:p>
        </w:tc>
        <w:tc>
          <w:tcPr>
            <w:tcW w:w="4309" w:type="dxa"/>
            <w:gridSpan w:val="2"/>
            <w:tcBorders>
              <w:top w:val="nil"/>
              <w:left w:val="nil"/>
              <w:bottom w:val="nil"/>
              <w:right w:val="nil"/>
            </w:tcBorders>
            <w:shd w:val="clear" w:color="auto" w:fill="55BAF2" w:themeFill="accent6" w:themeFillShade="BF"/>
          </w:tcPr>
          <w:p w14:paraId="0662159A" w14:textId="77777777" w:rsidR="00FB53A8" w:rsidRPr="00ED4B68" w:rsidRDefault="00FB53A8" w:rsidP="008B50F4">
            <w:pPr>
              <w:pStyle w:val="Aufzhlung"/>
              <w:numPr>
                <w:ilvl w:val="0"/>
                <w:numId w:val="0"/>
              </w:numPr>
              <w:jc w:val="center"/>
              <w:rPr>
                <w:b/>
                <w:color w:val="666F7A" w:themeColor="text1"/>
              </w:rPr>
            </w:pPr>
            <w:r w:rsidRPr="00ED4B68">
              <w:rPr>
                <w:b/>
                <w:color w:val="666F7A" w:themeColor="text1"/>
              </w:rPr>
              <w:t>Angaben des Bewerbers</w:t>
            </w:r>
          </w:p>
        </w:tc>
      </w:tr>
      <w:tr w:rsidR="00FB53A8" w:rsidRPr="00917330" w14:paraId="1F8E678E" w14:textId="77777777" w:rsidTr="008B50F4">
        <w:trPr>
          <w:tblHeader/>
        </w:trPr>
        <w:tc>
          <w:tcPr>
            <w:tcW w:w="8359" w:type="dxa"/>
            <w:gridSpan w:val="2"/>
            <w:tcBorders>
              <w:top w:val="nil"/>
              <w:left w:val="nil"/>
              <w:bottom w:val="nil"/>
              <w:right w:val="nil"/>
            </w:tcBorders>
            <w:shd w:val="clear" w:color="auto" w:fill="BCE4FA" w:themeFill="accent6"/>
          </w:tcPr>
          <w:p w14:paraId="5B9D4643" w14:textId="3C289ADB" w:rsidR="00FB53A8" w:rsidRPr="00917330" w:rsidRDefault="00FB53A8" w:rsidP="008B50F4">
            <w:pPr>
              <w:pStyle w:val="Aufzhlung"/>
              <w:numPr>
                <w:ilvl w:val="0"/>
                <w:numId w:val="0"/>
              </w:numPr>
            </w:pPr>
            <w:r w:rsidRPr="00917330">
              <w:t xml:space="preserve">Folgende Angaben sind jeweils zu </w:t>
            </w:r>
            <w:r w:rsidR="003929F1" w:rsidRPr="00917330">
              <w:t>de</w:t>
            </w:r>
            <w:r w:rsidR="00907D22">
              <w:t xml:space="preserve">m </w:t>
            </w:r>
            <w:r w:rsidR="00907D22" w:rsidRPr="00907D22">
              <w:t xml:space="preserve">Projektmitarbeiter </w:t>
            </w:r>
            <w:r w:rsidRPr="00917330">
              <w:t>zu machen:</w:t>
            </w:r>
          </w:p>
        </w:tc>
        <w:tc>
          <w:tcPr>
            <w:tcW w:w="855" w:type="dxa"/>
            <w:tcBorders>
              <w:top w:val="nil"/>
              <w:left w:val="nil"/>
              <w:bottom w:val="nil"/>
              <w:right w:val="nil"/>
            </w:tcBorders>
            <w:shd w:val="clear" w:color="auto" w:fill="BCE4FA" w:themeFill="accent6"/>
          </w:tcPr>
          <w:p w14:paraId="3B9D6091" w14:textId="77777777" w:rsidR="00FB53A8" w:rsidRPr="00917330" w:rsidRDefault="00FB53A8" w:rsidP="008B50F4">
            <w:pPr>
              <w:pStyle w:val="Aufzhlung"/>
              <w:numPr>
                <w:ilvl w:val="0"/>
                <w:numId w:val="0"/>
              </w:numPr>
            </w:pPr>
          </w:p>
        </w:tc>
      </w:tr>
      <w:tr w:rsidR="00FB53A8" w:rsidRPr="00917330" w14:paraId="3D366F1A" w14:textId="77777777" w:rsidTr="008B50F4">
        <w:tc>
          <w:tcPr>
            <w:tcW w:w="4905" w:type="dxa"/>
            <w:tcBorders>
              <w:top w:val="nil"/>
              <w:left w:val="nil"/>
              <w:bottom w:val="single" w:sz="4" w:space="0" w:color="auto"/>
              <w:right w:val="nil"/>
            </w:tcBorders>
          </w:tcPr>
          <w:p w14:paraId="35277400" w14:textId="77777777" w:rsidR="00FB53A8" w:rsidRPr="00917330" w:rsidRDefault="00FB53A8" w:rsidP="008B50F4">
            <w:pPr>
              <w:pStyle w:val="Aufzhlung"/>
              <w:numPr>
                <w:ilvl w:val="0"/>
                <w:numId w:val="0"/>
              </w:numPr>
            </w:pPr>
            <w:r>
              <w:t>Name des Projektmitarbeiters</w:t>
            </w:r>
          </w:p>
        </w:tc>
        <w:sdt>
          <w:sdtPr>
            <w:id w:val="883285178"/>
            <w:placeholder>
              <w:docPart w:val="94F829DDE7831B45816F9285556FCFAF"/>
            </w:placeholder>
            <w:showingPlcHdr/>
          </w:sdtPr>
          <w:sdtContent>
            <w:tc>
              <w:tcPr>
                <w:tcW w:w="4309" w:type="dxa"/>
                <w:gridSpan w:val="2"/>
                <w:tcBorders>
                  <w:top w:val="nil"/>
                  <w:left w:val="nil"/>
                  <w:bottom w:val="single" w:sz="4" w:space="0" w:color="auto"/>
                  <w:right w:val="nil"/>
                </w:tcBorders>
              </w:tcPr>
              <w:p w14:paraId="4599ED6E" w14:textId="77777777" w:rsidR="00FB53A8" w:rsidRPr="00917330" w:rsidRDefault="00FB53A8" w:rsidP="008B50F4">
                <w:pPr>
                  <w:pStyle w:val="Aufzhlung"/>
                  <w:numPr>
                    <w:ilvl w:val="0"/>
                    <w:numId w:val="0"/>
                  </w:numPr>
                </w:pPr>
                <w:r w:rsidRPr="00917330">
                  <w:rPr>
                    <w:rStyle w:val="Platzhaltertext"/>
                    <w:highlight w:val="yellow"/>
                  </w:rPr>
                  <w:t>Text eingeben</w:t>
                </w:r>
              </w:p>
            </w:tc>
          </w:sdtContent>
        </w:sdt>
      </w:tr>
      <w:tr w:rsidR="00FB53A8" w14:paraId="0AF5CE7E" w14:textId="77777777" w:rsidTr="008B50F4">
        <w:trPr>
          <w:trHeight w:val="1552"/>
        </w:trPr>
        <w:tc>
          <w:tcPr>
            <w:tcW w:w="4905" w:type="dxa"/>
            <w:tcBorders>
              <w:top w:val="single" w:sz="4" w:space="0" w:color="auto"/>
              <w:left w:val="nil"/>
              <w:bottom w:val="single" w:sz="4" w:space="0" w:color="auto"/>
              <w:right w:val="nil"/>
            </w:tcBorders>
            <w:hideMark/>
          </w:tcPr>
          <w:p w14:paraId="6C50FFA0" w14:textId="77777777" w:rsidR="00FB53A8" w:rsidRPr="00652590" w:rsidRDefault="00FB53A8" w:rsidP="008B50F4">
            <w:pPr>
              <w:pStyle w:val="Aufzhlung"/>
              <w:numPr>
                <w:ilvl w:val="0"/>
                <w:numId w:val="0"/>
              </w:numPr>
            </w:pPr>
            <w:r>
              <w:t>Benennung des Fachanwaltstitels im Bau- und Architekten oder Vergaberecht</w:t>
            </w:r>
          </w:p>
        </w:tc>
        <w:sdt>
          <w:sdtPr>
            <w:id w:val="642698983"/>
            <w:placeholder>
              <w:docPart w:val="909D12D73404E447B6AC0B777BDCD434"/>
            </w:placeholder>
            <w:showingPlcHdr/>
          </w:sdtPr>
          <w:sdtContent>
            <w:tc>
              <w:tcPr>
                <w:tcW w:w="4309" w:type="dxa"/>
                <w:gridSpan w:val="2"/>
                <w:tcBorders>
                  <w:top w:val="single" w:sz="4" w:space="0" w:color="auto"/>
                  <w:left w:val="nil"/>
                  <w:bottom w:val="single" w:sz="4" w:space="0" w:color="auto"/>
                  <w:right w:val="nil"/>
                </w:tcBorders>
                <w:hideMark/>
              </w:tcPr>
              <w:p w14:paraId="7A6B8C64" w14:textId="77777777" w:rsidR="00FB53A8" w:rsidRDefault="00FB53A8" w:rsidP="008B50F4">
                <w:pPr>
                  <w:pStyle w:val="Aufzhlung"/>
                  <w:numPr>
                    <w:ilvl w:val="0"/>
                    <w:numId w:val="0"/>
                  </w:numPr>
                  <w:rPr>
                    <w:lang w:val="en-US"/>
                  </w:rPr>
                </w:pPr>
                <w:r w:rsidRPr="00917330">
                  <w:rPr>
                    <w:rStyle w:val="Platzhaltertext"/>
                    <w:highlight w:val="yellow"/>
                  </w:rPr>
                  <w:t>Text eingeben</w:t>
                </w:r>
              </w:p>
            </w:tc>
          </w:sdtContent>
        </w:sdt>
      </w:tr>
      <w:tr w:rsidR="00FB53A8" w14:paraId="1D446290" w14:textId="77777777" w:rsidTr="008B50F4">
        <w:trPr>
          <w:trHeight w:val="1552"/>
        </w:trPr>
        <w:tc>
          <w:tcPr>
            <w:tcW w:w="4905" w:type="dxa"/>
            <w:tcBorders>
              <w:top w:val="single" w:sz="4" w:space="0" w:color="auto"/>
              <w:left w:val="nil"/>
              <w:bottom w:val="single" w:sz="4" w:space="0" w:color="auto"/>
              <w:right w:val="nil"/>
            </w:tcBorders>
          </w:tcPr>
          <w:p w14:paraId="12FF7C7C" w14:textId="77777777" w:rsidR="00FB53A8" w:rsidRPr="000D7395" w:rsidRDefault="00FB53A8" w:rsidP="008B50F4">
            <w:pPr>
              <w:pStyle w:val="Aufzhlung"/>
              <w:numPr>
                <w:ilvl w:val="0"/>
                <w:numId w:val="0"/>
              </w:numPr>
              <w:rPr>
                <w:rFonts w:eastAsia="Segoe UI" w:cs="Segoe UI"/>
              </w:rPr>
            </w:pPr>
            <w:r w:rsidRPr="000D7395">
              <w:rPr>
                <w:rFonts w:eastAsia="Segoe UI" w:cs="Segoe UI"/>
              </w:rPr>
              <w:t xml:space="preserve">Der angebotene </w:t>
            </w:r>
            <w:r>
              <w:rPr>
                <w:rFonts w:eastAsia="Segoe UI" w:cs="Segoe UI"/>
              </w:rPr>
              <w:t>Mitarbeiter</w:t>
            </w:r>
            <w:r w:rsidRPr="000D7395">
              <w:rPr>
                <w:rFonts w:eastAsia="Segoe UI" w:cs="Segoe UI"/>
              </w:rPr>
              <w:t xml:space="preserve"> hat mindestens </w:t>
            </w:r>
            <w:r>
              <w:rPr>
                <w:rFonts w:eastAsia="Segoe UI" w:cs="Segoe UI"/>
              </w:rPr>
              <w:t>3</w:t>
            </w:r>
            <w:r w:rsidRPr="000D7395">
              <w:rPr>
                <w:rFonts w:eastAsia="Segoe UI" w:cs="Segoe UI"/>
              </w:rPr>
              <w:t xml:space="preserve"> Jahre </w:t>
            </w:r>
            <w:r>
              <w:rPr>
                <w:rFonts w:eastAsia="Segoe UI" w:cs="Segoe UI"/>
              </w:rPr>
              <w:t xml:space="preserve">Berufserfahrung </w:t>
            </w:r>
            <w:r>
              <w:t xml:space="preserve">im Bau- und Architekten oder Vergaberecht, zudem Vertragsrecht und Claim-Management? </w:t>
            </w:r>
          </w:p>
        </w:tc>
        <w:tc>
          <w:tcPr>
            <w:tcW w:w="4309" w:type="dxa"/>
            <w:gridSpan w:val="2"/>
            <w:tcBorders>
              <w:top w:val="single" w:sz="4" w:space="0" w:color="auto"/>
              <w:left w:val="nil"/>
              <w:bottom w:val="single" w:sz="4" w:space="0" w:color="auto"/>
              <w:right w:val="nil"/>
            </w:tcBorders>
          </w:tcPr>
          <w:p w14:paraId="6E576A2D" w14:textId="77777777" w:rsidR="00FB53A8" w:rsidRPr="00B35532" w:rsidRDefault="00000000" w:rsidP="008B50F4">
            <w:pPr>
              <w:pStyle w:val="Aufzhlung"/>
              <w:numPr>
                <w:ilvl w:val="0"/>
                <w:numId w:val="0"/>
              </w:numPr>
            </w:pPr>
            <w:sdt>
              <w:sdtPr>
                <w:id w:val="-694534297"/>
                <w14:checkbox>
                  <w14:checked w14:val="0"/>
                  <w14:checkedState w14:val="2612" w14:font="MS Gothic"/>
                  <w14:uncheckedState w14:val="2610" w14:font="MS Gothic"/>
                </w14:checkbox>
              </w:sdtPr>
              <w:sdtContent>
                <w:r w:rsidR="00FB53A8" w:rsidRPr="00B35532">
                  <w:rPr>
                    <w:rFonts w:ascii="MS Gothic" w:eastAsia="MS Gothic" w:hAnsi="MS Gothic" w:hint="eastAsia"/>
                  </w:rPr>
                  <w:t>☐</w:t>
                </w:r>
              </w:sdtContent>
            </w:sdt>
            <w:r w:rsidR="00FB53A8" w:rsidRPr="00B35532">
              <w:t xml:space="preserve"> ja</w:t>
            </w:r>
          </w:p>
          <w:p w14:paraId="611B0889" w14:textId="77777777" w:rsidR="00FB53A8" w:rsidRDefault="00000000" w:rsidP="008B50F4">
            <w:pPr>
              <w:pStyle w:val="Aufzhlung"/>
              <w:numPr>
                <w:ilvl w:val="0"/>
                <w:numId w:val="0"/>
              </w:numPr>
            </w:pPr>
            <w:sdt>
              <w:sdtPr>
                <w:id w:val="-1537425566"/>
                <w14:checkbox>
                  <w14:checked w14:val="0"/>
                  <w14:checkedState w14:val="2612" w14:font="MS Gothic"/>
                  <w14:uncheckedState w14:val="2610" w14:font="MS Gothic"/>
                </w14:checkbox>
              </w:sdtPr>
              <w:sdtContent>
                <w:r w:rsidR="00FB53A8" w:rsidRPr="0E261D33">
                  <w:rPr>
                    <w:rFonts w:ascii="MS Gothic" w:eastAsia="MS Gothic" w:hAnsi="MS Gothic"/>
                  </w:rPr>
                  <w:t>☐</w:t>
                </w:r>
              </w:sdtContent>
            </w:sdt>
            <w:r w:rsidR="00FB53A8">
              <w:t xml:space="preserve"> nein</w:t>
            </w:r>
          </w:p>
          <w:p w14:paraId="65234EA0" w14:textId="032F79C5" w:rsidR="00962F87" w:rsidRDefault="00962F87" w:rsidP="00962F87">
            <w:pPr>
              <w:pStyle w:val="Aufzhlung"/>
              <w:numPr>
                <w:ilvl w:val="0"/>
                <w:numId w:val="0"/>
              </w:numPr>
            </w:pPr>
            <w:r>
              <w:t>Angabe:</w:t>
            </w:r>
          </w:p>
          <w:p w14:paraId="2A9124FA" w14:textId="168C4EAF" w:rsidR="00962F87" w:rsidRPr="00B35532" w:rsidRDefault="00962F87" w:rsidP="00962F87">
            <w:pPr>
              <w:pStyle w:val="Aufzhlung"/>
              <w:numPr>
                <w:ilvl w:val="0"/>
                <w:numId w:val="0"/>
              </w:numPr>
            </w:pPr>
            <w:r w:rsidRPr="3E8089E1">
              <w:rPr>
                <w:rStyle w:val="Platzhaltertext"/>
                <w:highlight w:val="yellow"/>
              </w:rPr>
              <w:t>Text eingeben</w:t>
            </w:r>
          </w:p>
        </w:tc>
      </w:tr>
    </w:tbl>
    <w:p w14:paraId="6385FCB0" w14:textId="77777777" w:rsidR="00FB53A8" w:rsidRDefault="00FB53A8" w:rsidP="00FB53A8"/>
    <w:p w14:paraId="0D9CFB4D" w14:textId="77777777" w:rsidR="00A93140" w:rsidRDefault="00A93140">
      <w:pPr>
        <w:spacing w:after="160" w:line="259" w:lineRule="auto"/>
        <w:jc w:val="left"/>
      </w:pPr>
    </w:p>
    <w:p w14:paraId="6BBC7765" w14:textId="00828E60" w:rsidR="00DE3F1C" w:rsidRDefault="00DE3F1C" w:rsidP="00DE3F1C">
      <w:pPr>
        <w:pStyle w:val="berschrift2"/>
        <w:numPr>
          <w:ilvl w:val="0"/>
          <w:numId w:val="0"/>
        </w:numPr>
      </w:pPr>
      <w:r>
        <w:lastRenderedPageBreak/>
        <w:t>Referenz – Mitarbeiter im Bau- und Architektenrecht bzw. Vergaberecht</w:t>
      </w:r>
    </w:p>
    <w:tbl>
      <w:tblPr>
        <w:tblStyle w:val="Tabellenraster"/>
        <w:tblW w:w="9072" w:type="dxa"/>
        <w:tblLook w:val="04A0" w:firstRow="1" w:lastRow="0" w:firstColumn="1" w:lastColumn="0" w:noHBand="0" w:noVBand="1"/>
      </w:tblPr>
      <w:tblGrid>
        <w:gridCol w:w="5387"/>
        <w:gridCol w:w="2400"/>
        <w:gridCol w:w="718"/>
        <w:gridCol w:w="567"/>
      </w:tblGrid>
      <w:tr w:rsidR="00DE3F1C" w:rsidRPr="00917330" w14:paraId="07AD11DD" w14:textId="77777777" w:rsidTr="00B35532">
        <w:trPr>
          <w:tblHeader/>
        </w:trPr>
        <w:tc>
          <w:tcPr>
            <w:tcW w:w="5387" w:type="dxa"/>
            <w:tcBorders>
              <w:top w:val="nil"/>
              <w:left w:val="nil"/>
              <w:bottom w:val="nil"/>
              <w:right w:val="nil"/>
            </w:tcBorders>
            <w:shd w:val="clear" w:color="auto" w:fill="55BAF2" w:themeFill="accent6" w:themeFillShade="BF"/>
          </w:tcPr>
          <w:p w14:paraId="2895235E" w14:textId="77777777" w:rsidR="00DE3F1C" w:rsidRPr="00917330" w:rsidRDefault="00DE3F1C" w:rsidP="00EE6159">
            <w:pPr>
              <w:pStyle w:val="Aufzhlung"/>
              <w:numPr>
                <w:ilvl w:val="0"/>
                <w:numId w:val="0"/>
              </w:numPr>
              <w:jc w:val="center"/>
            </w:pPr>
            <w:r w:rsidRPr="007E508E">
              <w:rPr>
                <w:b/>
                <w:color w:val="666F7A" w:themeColor="text1"/>
              </w:rPr>
              <w:t>Anforderung</w:t>
            </w:r>
          </w:p>
        </w:tc>
        <w:tc>
          <w:tcPr>
            <w:tcW w:w="3685" w:type="dxa"/>
            <w:gridSpan w:val="3"/>
            <w:tcBorders>
              <w:top w:val="nil"/>
              <w:left w:val="nil"/>
              <w:bottom w:val="nil"/>
              <w:right w:val="nil"/>
            </w:tcBorders>
            <w:shd w:val="clear" w:color="auto" w:fill="55BAF2" w:themeFill="accent6" w:themeFillShade="BF"/>
          </w:tcPr>
          <w:p w14:paraId="7C7AA230" w14:textId="77777777" w:rsidR="00DE3F1C" w:rsidRPr="00ED4B68" w:rsidRDefault="00DE3F1C" w:rsidP="00EE6159">
            <w:pPr>
              <w:pStyle w:val="Aufzhlung"/>
              <w:numPr>
                <w:ilvl w:val="0"/>
                <w:numId w:val="0"/>
              </w:numPr>
              <w:jc w:val="center"/>
              <w:rPr>
                <w:b/>
                <w:color w:val="666F7A" w:themeColor="text1"/>
              </w:rPr>
            </w:pPr>
            <w:r w:rsidRPr="00ED4B68">
              <w:rPr>
                <w:b/>
                <w:color w:val="666F7A" w:themeColor="text1"/>
              </w:rPr>
              <w:t>Angaben des Bewerbers</w:t>
            </w:r>
          </w:p>
        </w:tc>
      </w:tr>
      <w:tr w:rsidR="00DE3F1C" w:rsidRPr="00917330" w14:paraId="079096A3" w14:textId="77777777" w:rsidTr="00B35532">
        <w:trPr>
          <w:tblHeader/>
        </w:trPr>
        <w:tc>
          <w:tcPr>
            <w:tcW w:w="7787" w:type="dxa"/>
            <w:gridSpan w:val="2"/>
            <w:tcBorders>
              <w:top w:val="nil"/>
              <w:left w:val="nil"/>
              <w:bottom w:val="nil"/>
              <w:right w:val="nil"/>
            </w:tcBorders>
            <w:shd w:val="clear" w:color="auto" w:fill="BCE4FA" w:themeFill="accent6"/>
          </w:tcPr>
          <w:p w14:paraId="1592F985" w14:textId="0C2D9163" w:rsidR="00DE3F1C" w:rsidRPr="00917330" w:rsidRDefault="00DE3F1C" w:rsidP="00EE6159">
            <w:pPr>
              <w:pStyle w:val="Aufzhlung"/>
              <w:numPr>
                <w:ilvl w:val="0"/>
                <w:numId w:val="0"/>
              </w:numPr>
            </w:pPr>
            <w:r w:rsidRPr="00917330">
              <w:t xml:space="preserve">Folgende Angaben sind jeweils zu den </w:t>
            </w:r>
            <w:r w:rsidR="00781B49">
              <w:t>juristischen Mitarbeitern</w:t>
            </w:r>
            <w:r w:rsidRPr="00917330">
              <w:t xml:space="preserve"> zu machen:</w:t>
            </w:r>
          </w:p>
        </w:tc>
        <w:tc>
          <w:tcPr>
            <w:tcW w:w="1285" w:type="dxa"/>
            <w:gridSpan w:val="2"/>
            <w:tcBorders>
              <w:top w:val="nil"/>
              <w:left w:val="nil"/>
              <w:bottom w:val="nil"/>
              <w:right w:val="nil"/>
            </w:tcBorders>
            <w:shd w:val="clear" w:color="auto" w:fill="BCE4FA" w:themeFill="accent6"/>
          </w:tcPr>
          <w:p w14:paraId="427B1991" w14:textId="77777777" w:rsidR="00DE3F1C" w:rsidRPr="00917330" w:rsidRDefault="00DE3F1C" w:rsidP="00EE6159">
            <w:pPr>
              <w:pStyle w:val="Aufzhlung"/>
              <w:numPr>
                <w:ilvl w:val="0"/>
                <w:numId w:val="0"/>
              </w:numPr>
            </w:pPr>
          </w:p>
        </w:tc>
      </w:tr>
      <w:tr w:rsidR="00DE3F1C" w:rsidRPr="00917330" w14:paraId="507D0DA4" w14:textId="77777777" w:rsidTr="00B35532">
        <w:trPr>
          <w:gridAfter w:val="1"/>
          <w:wAfter w:w="567" w:type="dxa"/>
        </w:trPr>
        <w:tc>
          <w:tcPr>
            <w:tcW w:w="5387" w:type="dxa"/>
            <w:tcBorders>
              <w:top w:val="nil"/>
              <w:left w:val="nil"/>
              <w:bottom w:val="nil"/>
              <w:right w:val="nil"/>
            </w:tcBorders>
          </w:tcPr>
          <w:p w14:paraId="7940BF57" w14:textId="55D4447D" w:rsidR="00DE3F1C" w:rsidRPr="001B2308" w:rsidRDefault="00CE4764" w:rsidP="00EE6159">
            <w:pPr>
              <w:pStyle w:val="Aufzhlung"/>
              <w:numPr>
                <w:ilvl w:val="0"/>
                <w:numId w:val="0"/>
              </w:numPr>
              <w:rPr>
                <w:rFonts w:eastAsia="Segoe UI" w:cs="Segoe UI"/>
              </w:rPr>
            </w:pPr>
            <w:r w:rsidRPr="001B2308">
              <w:rPr>
                <w:rFonts w:eastAsia="Segoe UI" w:cs="Segoe UI"/>
              </w:rPr>
              <w:t xml:space="preserve">Anzahl </w:t>
            </w:r>
            <w:r w:rsidR="00B65AD9" w:rsidRPr="001B2308">
              <w:rPr>
                <w:rFonts w:eastAsia="Segoe UI" w:cs="Segoe UI"/>
              </w:rPr>
              <w:t>Rechtsanwältin</w:t>
            </w:r>
            <w:r w:rsidRPr="001B2308">
              <w:rPr>
                <w:rFonts w:eastAsia="Segoe UI" w:cs="Segoe UI"/>
              </w:rPr>
              <w:t>nen</w:t>
            </w:r>
            <w:r w:rsidR="00B65AD9" w:rsidRPr="001B2308">
              <w:rPr>
                <w:rFonts w:eastAsia="Segoe UI" w:cs="Segoe UI"/>
              </w:rPr>
              <w:t>/ Rechtsanw</w:t>
            </w:r>
            <w:r w:rsidRPr="001B2308">
              <w:rPr>
                <w:rFonts w:eastAsia="Segoe UI" w:cs="Segoe UI"/>
              </w:rPr>
              <w:t>älte</w:t>
            </w:r>
          </w:p>
        </w:tc>
        <w:tc>
          <w:tcPr>
            <w:tcW w:w="3118" w:type="dxa"/>
            <w:gridSpan w:val="2"/>
            <w:tcBorders>
              <w:top w:val="nil"/>
              <w:left w:val="nil"/>
              <w:bottom w:val="nil"/>
              <w:right w:val="nil"/>
            </w:tcBorders>
          </w:tcPr>
          <w:p w14:paraId="43F95D4C" w14:textId="55DA741D" w:rsidR="00DE3F1C" w:rsidRPr="001B2308" w:rsidRDefault="00DE3F1C" w:rsidP="00EE6159">
            <w:pPr>
              <w:pStyle w:val="Aufzhlung"/>
              <w:numPr>
                <w:ilvl w:val="0"/>
                <w:numId w:val="0"/>
              </w:numPr>
              <w:rPr>
                <w:rFonts w:eastAsia="Segoe UI" w:cs="Segoe UI"/>
              </w:rPr>
            </w:pPr>
          </w:p>
        </w:tc>
      </w:tr>
      <w:tr w:rsidR="00CE4764" w:rsidRPr="00917330" w14:paraId="109BBA4E" w14:textId="77777777" w:rsidTr="00B35532">
        <w:trPr>
          <w:gridAfter w:val="1"/>
          <w:wAfter w:w="567" w:type="dxa"/>
        </w:trPr>
        <w:tc>
          <w:tcPr>
            <w:tcW w:w="5387" w:type="dxa"/>
            <w:tcBorders>
              <w:top w:val="nil"/>
              <w:left w:val="nil"/>
              <w:bottom w:val="nil"/>
              <w:right w:val="nil"/>
            </w:tcBorders>
          </w:tcPr>
          <w:p w14:paraId="584F657E" w14:textId="77777777" w:rsidR="00CE4764" w:rsidRDefault="00CE4764" w:rsidP="00EE6159">
            <w:pPr>
              <w:pStyle w:val="Aufzhlung"/>
              <w:numPr>
                <w:ilvl w:val="0"/>
                <w:numId w:val="0"/>
              </w:numPr>
              <w:rPr>
                <w:rFonts w:eastAsia="Segoe UI" w:cs="Segoe UI"/>
              </w:rPr>
            </w:pPr>
            <w:r w:rsidRPr="001B2308">
              <w:rPr>
                <w:rFonts w:eastAsia="Segoe UI" w:cs="Segoe UI"/>
              </w:rPr>
              <w:t>insgesamt tätig in der Kanzlei</w:t>
            </w:r>
          </w:p>
          <w:p w14:paraId="7F7A1A03" w14:textId="644FB720" w:rsidR="005F5F13" w:rsidRPr="001B2308" w:rsidRDefault="005F5F13" w:rsidP="00EE6159">
            <w:pPr>
              <w:pStyle w:val="Aufzhlung"/>
              <w:numPr>
                <w:ilvl w:val="0"/>
                <w:numId w:val="0"/>
              </w:numPr>
              <w:rPr>
                <w:rFonts w:eastAsia="Segoe UI" w:cs="Segoe UI"/>
              </w:rPr>
            </w:pPr>
          </w:p>
        </w:tc>
        <w:tc>
          <w:tcPr>
            <w:tcW w:w="3118" w:type="dxa"/>
            <w:gridSpan w:val="2"/>
            <w:tcBorders>
              <w:top w:val="nil"/>
              <w:left w:val="nil"/>
              <w:bottom w:val="nil"/>
              <w:right w:val="nil"/>
            </w:tcBorders>
          </w:tcPr>
          <w:p w14:paraId="0A44E898" w14:textId="7831C63E" w:rsidR="00CE4764" w:rsidRPr="004558CC" w:rsidRDefault="00781B49" w:rsidP="00EE6159">
            <w:pPr>
              <w:pStyle w:val="Aufzhlung"/>
              <w:numPr>
                <w:ilvl w:val="0"/>
                <w:numId w:val="0"/>
              </w:numPr>
              <w:rPr>
                <w:rFonts w:eastAsia="Segoe UI" w:cs="Segoe UI"/>
                <w:highlight w:val="yellow"/>
              </w:rPr>
            </w:pPr>
            <w:r w:rsidRPr="004558CC">
              <w:rPr>
                <w:rFonts w:eastAsia="Segoe UI" w:cs="Segoe UI"/>
                <w:highlight w:val="yellow"/>
              </w:rPr>
              <w:t>Text eingeben</w:t>
            </w:r>
          </w:p>
        </w:tc>
      </w:tr>
      <w:tr w:rsidR="001043F1" w:rsidRPr="00917330" w14:paraId="1115938E" w14:textId="77777777" w:rsidTr="00B35532">
        <w:trPr>
          <w:gridAfter w:val="1"/>
          <w:wAfter w:w="567" w:type="dxa"/>
        </w:trPr>
        <w:tc>
          <w:tcPr>
            <w:tcW w:w="5387" w:type="dxa"/>
            <w:tcBorders>
              <w:top w:val="nil"/>
              <w:left w:val="nil"/>
              <w:bottom w:val="nil"/>
              <w:right w:val="nil"/>
            </w:tcBorders>
          </w:tcPr>
          <w:p w14:paraId="3DBBB3CE" w14:textId="582832F2" w:rsidR="001043F1" w:rsidRPr="00973AC8" w:rsidRDefault="001043F1" w:rsidP="00973AC8">
            <w:pPr>
              <w:pStyle w:val="Aufzhlung"/>
              <w:numPr>
                <w:ilvl w:val="0"/>
                <w:numId w:val="31"/>
              </w:numPr>
              <w:rPr>
                <w:rFonts w:eastAsia="Segoe UI" w:cs="Segoe UI"/>
              </w:rPr>
            </w:pPr>
            <w:r w:rsidRPr="001B2308">
              <w:rPr>
                <w:rFonts w:eastAsia="Segoe UI" w:cs="Segoe UI"/>
              </w:rPr>
              <w:t>davon F</w:t>
            </w:r>
            <w:r w:rsidR="00973AC8">
              <w:rPr>
                <w:rFonts w:eastAsia="Segoe UI" w:cs="Segoe UI"/>
              </w:rPr>
              <w:t>achanwalt</w:t>
            </w:r>
            <w:r w:rsidRPr="001B2308">
              <w:rPr>
                <w:rFonts w:eastAsia="Segoe UI" w:cs="Segoe UI"/>
              </w:rPr>
              <w:t xml:space="preserve"> für </w:t>
            </w:r>
            <w:r w:rsidRPr="00973AC8">
              <w:rPr>
                <w:rFonts w:eastAsia="Segoe UI" w:cs="Segoe UI"/>
              </w:rPr>
              <w:t>Bau- und Architektenrecht und</w:t>
            </w:r>
            <w:r w:rsidR="0084037B" w:rsidRPr="00973AC8">
              <w:rPr>
                <w:rFonts w:eastAsia="Segoe UI" w:cs="Segoe UI"/>
              </w:rPr>
              <w:t>/</w:t>
            </w:r>
            <w:r w:rsidRPr="00973AC8">
              <w:rPr>
                <w:rFonts w:eastAsia="Segoe UI" w:cs="Segoe UI"/>
              </w:rPr>
              <w:t xml:space="preserve"> oder Vergaberecht</w:t>
            </w:r>
          </w:p>
        </w:tc>
        <w:tc>
          <w:tcPr>
            <w:tcW w:w="3118" w:type="dxa"/>
            <w:gridSpan w:val="2"/>
            <w:tcBorders>
              <w:top w:val="nil"/>
              <w:left w:val="nil"/>
              <w:bottom w:val="nil"/>
              <w:right w:val="nil"/>
            </w:tcBorders>
          </w:tcPr>
          <w:p w14:paraId="64EDC7C4" w14:textId="5F3235D6" w:rsidR="001043F1" w:rsidRPr="004558CC" w:rsidRDefault="0084037B" w:rsidP="001B2308">
            <w:pPr>
              <w:pStyle w:val="Aufzhlung"/>
              <w:numPr>
                <w:ilvl w:val="0"/>
                <w:numId w:val="0"/>
              </w:numPr>
              <w:rPr>
                <w:rFonts w:eastAsia="Segoe UI" w:cs="Segoe UI"/>
                <w:highlight w:val="yellow"/>
              </w:rPr>
            </w:pPr>
            <w:r w:rsidRPr="004558CC">
              <w:rPr>
                <w:rFonts w:eastAsia="Segoe UI" w:cs="Segoe UI"/>
                <w:highlight w:val="yellow"/>
              </w:rPr>
              <w:t>Text eingeben</w:t>
            </w:r>
          </w:p>
        </w:tc>
      </w:tr>
      <w:tr w:rsidR="00781B49" w:rsidRPr="00917330" w14:paraId="6198A08C" w14:textId="77777777" w:rsidTr="00B35532">
        <w:trPr>
          <w:gridAfter w:val="1"/>
          <w:wAfter w:w="567" w:type="dxa"/>
        </w:trPr>
        <w:tc>
          <w:tcPr>
            <w:tcW w:w="5387" w:type="dxa"/>
            <w:tcBorders>
              <w:top w:val="nil"/>
              <w:left w:val="nil"/>
              <w:bottom w:val="nil"/>
              <w:right w:val="nil"/>
            </w:tcBorders>
          </w:tcPr>
          <w:p w14:paraId="2D4693D2" w14:textId="7C986DA7" w:rsidR="00781B49" w:rsidRPr="00973AC8" w:rsidRDefault="00781B49" w:rsidP="00973AC8">
            <w:pPr>
              <w:pStyle w:val="Aufzhlung"/>
              <w:numPr>
                <w:ilvl w:val="0"/>
                <w:numId w:val="31"/>
              </w:numPr>
              <w:rPr>
                <w:rFonts w:eastAsia="Segoe UI" w:cs="Segoe UI"/>
              </w:rPr>
            </w:pPr>
            <w:r w:rsidRPr="001B2308">
              <w:rPr>
                <w:rFonts w:eastAsia="Segoe UI" w:cs="Segoe UI"/>
              </w:rPr>
              <w:t xml:space="preserve">davon </w:t>
            </w:r>
            <w:r w:rsidR="00356E66" w:rsidRPr="001B2308">
              <w:rPr>
                <w:rFonts w:eastAsia="Segoe UI" w:cs="Segoe UI"/>
              </w:rPr>
              <w:t xml:space="preserve">Tätigkeitsschwerpunkt </w:t>
            </w:r>
            <w:r w:rsidR="00356E66" w:rsidRPr="00973AC8">
              <w:rPr>
                <w:rFonts w:eastAsia="Segoe UI" w:cs="Segoe UI"/>
              </w:rPr>
              <w:t>Bau- und Architektenrecht</w:t>
            </w:r>
            <w:r w:rsidR="004C2F18" w:rsidRPr="00973AC8">
              <w:rPr>
                <w:rFonts w:eastAsia="Segoe UI" w:cs="Segoe UI"/>
              </w:rPr>
              <w:t xml:space="preserve"> und</w:t>
            </w:r>
            <w:r w:rsidR="0084037B" w:rsidRPr="00973AC8">
              <w:rPr>
                <w:rFonts w:eastAsia="Segoe UI" w:cs="Segoe UI"/>
              </w:rPr>
              <w:t>/</w:t>
            </w:r>
            <w:r w:rsidR="004C2F18" w:rsidRPr="00973AC8">
              <w:rPr>
                <w:rFonts w:eastAsia="Segoe UI" w:cs="Segoe UI"/>
              </w:rPr>
              <w:t xml:space="preserve"> oder Vergaberecht</w:t>
            </w:r>
          </w:p>
        </w:tc>
        <w:tc>
          <w:tcPr>
            <w:tcW w:w="3118" w:type="dxa"/>
            <w:gridSpan w:val="2"/>
            <w:tcBorders>
              <w:top w:val="nil"/>
              <w:left w:val="nil"/>
              <w:bottom w:val="nil"/>
              <w:right w:val="nil"/>
            </w:tcBorders>
          </w:tcPr>
          <w:p w14:paraId="07A1B490" w14:textId="062E5EB6" w:rsidR="00781B49" w:rsidRPr="004558CC" w:rsidRDefault="00FD1888" w:rsidP="001B2308">
            <w:pPr>
              <w:pStyle w:val="Aufzhlung"/>
              <w:numPr>
                <w:ilvl w:val="0"/>
                <w:numId w:val="0"/>
              </w:numPr>
              <w:rPr>
                <w:rFonts w:eastAsia="Segoe UI" w:cs="Segoe UI"/>
                <w:highlight w:val="yellow"/>
              </w:rPr>
            </w:pPr>
            <w:r w:rsidRPr="004558CC">
              <w:rPr>
                <w:rFonts w:eastAsia="Segoe UI" w:cs="Segoe UI"/>
                <w:highlight w:val="yellow"/>
              </w:rPr>
              <w:t>Text eingeben</w:t>
            </w:r>
          </w:p>
        </w:tc>
      </w:tr>
      <w:tr w:rsidR="00130010" w:rsidRPr="00917330" w14:paraId="3639B22B" w14:textId="77777777" w:rsidTr="00B35532">
        <w:trPr>
          <w:gridAfter w:val="1"/>
          <w:wAfter w:w="567" w:type="dxa"/>
        </w:trPr>
        <w:tc>
          <w:tcPr>
            <w:tcW w:w="5387" w:type="dxa"/>
            <w:tcBorders>
              <w:top w:val="nil"/>
              <w:left w:val="nil"/>
              <w:bottom w:val="nil"/>
              <w:right w:val="nil"/>
            </w:tcBorders>
          </w:tcPr>
          <w:p w14:paraId="784E906D" w14:textId="6A1A1E23" w:rsidR="00130010" w:rsidRPr="001B2308" w:rsidRDefault="00130010" w:rsidP="00973AC8">
            <w:pPr>
              <w:pStyle w:val="Aufzhlung"/>
              <w:numPr>
                <w:ilvl w:val="0"/>
                <w:numId w:val="31"/>
              </w:numPr>
              <w:rPr>
                <w:rFonts w:eastAsia="Segoe UI" w:cs="Segoe UI"/>
              </w:rPr>
            </w:pPr>
            <w:r w:rsidRPr="001B2308">
              <w:rPr>
                <w:rFonts w:eastAsia="Segoe UI" w:cs="Segoe UI"/>
              </w:rPr>
              <w:t xml:space="preserve">davon </w:t>
            </w:r>
            <w:r w:rsidR="00973AC8" w:rsidRPr="001B2308">
              <w:rPr>
                <w:rFonts w:eastAsia="Segoe UI" w:cs="Segoe UI"/>
              </w:rPr>
              <w:t>F</w:t>
            </w:r>
            <w:r w:rsidR="00973AC8">
              <w:rPr>
                <w:rFonts w:eastAsia="Segoe UI" w:cs="Segoe UI"/>
              </w:rPr>
              <w:t>achanwalt</w:t>
            </w:r>
            <w:r w:rsidR="00973AC8" w:rsidRPr="001B2308">
              <w:rPr>
                <w:rFonts w:eastAsia="Segoe UI" w:cs="Segoe UI"/>
              </w:rPr>
              <w:t xml:space="preserve"> </w:t>
            </w:r>
            <w:r w:rsidRPr="001B2308">
              <w:rPr>
                <w:rFonts w:eastAsia="Segoe UI" w:cs="Segoe UI"/>
              </w:rPr>
              <w:t>für Verwaltungsrecht</w:t>
            </w:r>
          </w:p>
        </w:tc>
        <w:tc>
          <w:tcPr>
            <w:tcW w:w="3118" w:type="dxa"/>
            <w:gridSpan w:val="2"/>
            <w:tcBorders>
              <w:top w:val="nil"/>
              <w:left w:val="nil"/>
              <w:bottom w:val="nil"/>
              <w:right w:val="nil"/>
            </w:tcBorders>
          </w:tcPr>
          <w:p w14:paraId="7907AB0B" w14:textId="4697BA25" w:rsidR="00130010" w:rsidRPr="004558CC" w:rsidRDefault="00130010" w:rsidP="001B2308">
            <w:pPr>
              <w:pStyle w:val="Aufzhlung"/>
              <w:numPr>
                <w:ilvl w:val="0"/>
                <w:numId w:val="0"/>
              </w:numPr>
              <w:rPr>
                <w:rFonts w:eastAsia="Segoe UI" w:cs="Segoe UI"/>
                <w:highlight w:val="yellow"/>
              </w:rPr>
            </w:pPr>
            <w:r w:rsidRPr="004558CC">
              <w:rPr>
                <w:rFonts w:eastAsia="Segoe UI" w:cs="Segoe UI"/>
                <w:highlight w:val="yellow"/>
              </w:rPr>
              <w:t>Text eingeben</w:t>
            </w:r>
          </w:p>
        </w:tc>
      </w:tr>
    </w:tbl>
    <w:p w14:paraId="2C2943C3" w14:textId="77777777" w:rsidR="00A93140" w:rsidRDefault="00A93140" w:rsidP="00425DB3"/>
    <w:sectPr w:rsidR="00A93140" w:rsidSect="00A34E53">
      <w:headerReference w:type="default" r:id="rId11"/>
      <w:footerReference w:type="default" r:id="rId12"/>
      <w:headerReference w:type="first" r:id="rId13"/>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20798" w14:textId="77777777" w:rsidR="00833AD8" w:rsidRDefault="00833AD8" w:rsidP="00062AE7">
      <w:pPr>
        <w:spacing w:after="0" w:line="240" w:lineRule="auto"/>
      </w:pPr>
      <w:r>
        <w:separator/>
      </w:r>
    </w:p>
  </w:endnote>
  <w:endnote w:type="continuationSeparator" w:id="0">
    <w:p w14:paraId="4C4F071A" w14:textId="77777777" w:rsidR="00833AD8" w:rsidRDefault="00833AD8" w:rsidP="00062AE7">
      <w:pPr>
        <w:spacing w:after="0" w:line="240" w:lineRule="auto"/>
      </w:pPr>
      <w:r>
        <w:continuationSeparator/>
      </w:r>
    </w:p>
  </w:endnote>
  <w:endnote w:type="continuationNotice" w:id="1">
    <w:p w14:paraId="677107AE" w14:textId="77777777" w:rsidR="00833AD8" w:rsidRDefault="00833A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Roboto Light">
    <w:panose1 w:val="02000000000000000000"/>
    <w:charset w:val="00"/>
    <w:family w:val="auto"/>
    <w:pitch w:val="variable"/>
    <w:sig w:usb0="E00002FF" w:usb1="5000205B" w:usb2="0000002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E9815" w14:textId="41CB9A7B" w:rsidR="008A16FC" w:rsidRDefault="008A16FC" w:rsidP="008A16FC">
    <w:pPr>
      <w:pStyle w:val="Fuzeile"/>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B93F18">
      <w:rPr>
        <w:noProof/>
        <w:sz w:val="16"/>
        <w:szCs w:val="16"/>
      </w:rPr>
      <w:t>KVBS2_711.00_AUU_TNW FB13b Personen-Referenzen 719.04_f_20260429</w:t>
    </w:r>
    <w:r>
      <w:rPr>
        <w:sz w:val="16"/>
        <w:szCs w:val="16"/>
      </w:rPr>
      <w:fldChar w:fldCharType="end"/>
    </w:r>
  </w:p>
  <w:p w14:paraId="7EED35E4" w14:textId="77777777" w:rsidR="00995D9B" w:rsidRPr="008A16FC" w:rsidRDefault="00995D9B" w:rsidP="008A16F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57310" w14:textId="77777777" w:rsidR="00833AD8" w:rsidRDefault="00833AD8" w:rsidP="00062AE7">
      <w:pPr>
        <w:spacing w:after="0" w:line="240" w:lineRule="auto"/>
      </w:pPr>
      <w:r>
        <w:separator/>
      </w:r>
    </w:p>
  </w:footnote>
  <w:footnote w:type="continuationSeparator" w:id="0">
    <w:p w14:paraId="52700E9E" w14:textId="77777777" w:rsidR="00833AD8" w:rsidRDefault="00833AD8" w:rsidP="00062AE7">
      <w:pPr>
        <w:spacing w:after="0" w:line="240" w:lineRule="auto"/>
      </w:pPr>
      <w:r>
        <w:continuationSeparator/>
      </w:r>
    </w:p>
  </w:footnote>
  <w:footnote w:type="continuationNotice" w:id="1">
    <w:p w14:paraId="48ECC7E2" w14:textId="77777777" w:rsidR="00833AD8" w:rsidRDefault="00833A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413"/>
      <w:gridCol w:w="5670"/>
      <w:gridCol w:w="1977"/>
    </w:tblGrid>
    <w:tr w:rsidR="00A073B4" w14:paraId="4676FAFD" w14:textId="77777777" w:rsidTr="00002F2A">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vAlign w:val="center"/>
        </w:tcPr>
        <w:p w14:paraId="68AD6A81" w14:textId="77777777" w:rsidR="00A073B4" w:rsidRPr="00121251" w:rsidRDefault="00A073B4" w:rsidP="00002F2A">
          <w:pPr>
            <w:pStyle w:val="Kopfzeile"/>
            <w:jc w:val="center"/>
            <w:rPr>
              <w:b/>
              <w:bCs/>
              <w:color w:val="009FE3" w:themeColor="accent1"/>
            </w:rPr>
          </w:pPr>
          <w:r w:rsidRPr="00121251">
            <w:rPr>
              <w:b/>
              <w:bCs/>
              <w:color w:val="009FE3" w:themeColor="accent1"/>
            </w:rPr>
            <w:t>Formblatt</w:t>
          </w:r>
        </w:p>
        <w:p w14:paraId="5FDBD890" w14:textId="70956FF8" w:rsidR="00A073B4" w:rsidRPr="00121251" w:rsidRDefault="00652590" w:rsidP="00002F2A">
          <w:pPr>
            <w:pStyle w:val="Kopfzeile"/>
            <w:jc w:val="center"/>
            <w:rPr>
              <w:b/>
              <w:bCs/>
              <w:color w:val="009FE3" w:themeColor="accent1"/>
              <w:sz w:val="44"/>
              <w:szCs w:val="44"/>
            </w:rPr>
          </w:pPr>
          <w:r>
            <w:rPr>
              <w:b/>
              <w:bCs/>
              <w:color w:val="009FE3" w:themeColor="accent1"/>
              <w:sz w:val="44"/>
              <w:szCs w:val="44"/>
            </w:rPr>
            <w:t>13b</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100FF644" w14:textId="30C348AA" w:rsidR="00A073B4" w:rsidRPr="008B4442" w:rsidRDefault="00EB3ECC" w:rsidP="00002F2A">
          <w:pPr>
            <w:pStyle w:val="Kopfzeile"/>
            <w:jc w:val="left"/>
            <w:rPr>
              <w:color w:val="009FE3" w:themeColor="accent1"/>
              <w:sz w:val="32"/>
              <w:szCs w:val="32"/>
            </w:rPr>
          </w:pPr>
          <w:r>
            <w:rPr>
              <w:color w:val="009FE3" w:themeColor="accent1"/>
              <w:sz w:val="32"/>
              <w:szCs w:val="32"/>
            </w:rPr>
            <w:t>Pers</w:t>
          </w:r>
          <w:r w:rsidR="00C56634">
            <w:rPr>
              <w:color w:val="009FE3" w:themeColor="accent1"/>
              <w:sz w:val="32"/>
              <w:szCs w:val="32"/>
            </w:rPr>
            <w:t>onenbezogene</w:t>
          </w:r>
          <w:r>
            <w:rPr>
              <w:color w:val="009FE3" w:themeColor="accent1"/>
              <w:sz w:val="32"/>
              <w:szCs w:val="32"/>
            </w:rPr>
            <w:t xml:space="preserve"> Referenzen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F673C09" w14:textId="77777777" w:rsidR="00A073B4" w:rsidRDefault="00A073B4" w:rsidP="00A073B4">
          <w:pPr>
            <w:pStyle w:val="Kopfzeile"/>
            <w:jc w:val="left"/>
            <w:rPr>
              <w:color w:val="666F7A" w:themeColor="text2"/>
            </w:rPr>
          </w:pPr>
          <w:r w:rsidRPr="00596EB1">
            <w:rPr>
              <w:noProof/>
              <w:color w:val="666F7A" w:themeColor="text2"/>
              <w:sz w:val="20"/>
              <w:szCs w:val="20"/>
            </w:rPr>
            <w:drawing>
              <wp:anchor distT="0" distB="0" distL="114300" distR="114300" simplePos="0" relativeHeight="251658241" behindDoc="0" locked="0" layoutInCell="1" allowOverlap="1" wp14:anchorId="720D5C74" wp14:editId="05A0BE76">
                <wp:simplePos x="0" y="0"/>
                <wp:positionH relativeFrom="margin">
                  <wp:posOffset>-36177</wp:posOffset>
                </wp:positionH>
                <wp:positionV relativeFrom="paragraph">
                  <wp:posOffset>29097</wp:posOffset>
                </wp:positionV>
                <wp:extent cx="1192714" cy="296116"/>
                <wp:effectExtent l="0" t="0" r="7620" b="8890"/>
                <wp:wrapNone/>
                <wp:docPr id="686349660" name="Grafik 686349660"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49660" name="Grafik 686349660"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073B4" w14:paraId="2D109344" w14:textId="77777777" w:rsidTr="00002F2A">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5D878DF5" w14:textId="77777777" w:rsidR="00A073B4" w:rsidRPr="00121251" w:rsidRDefault="00A073B4" w:rsidP="00A073B4">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345DC5DF" w14:textId="3BDA8E23" w:rsidR="00A073B4" w:rsidRDefault="00A073B4" w:rsidP="00002F2A">
          <w:pPr>
            <w:pStyle w:val="Kopfzeile"/>
            <w:jc w:val="left"/>
            <w:rPr>
              <w:color w:val="666F7A" w:themeColor="text2"/>
            </w:rPr>
          </w:pPr>
          <w:r>
            <w:rPr>
              <w:color w:val="666F7A" w:themeColor="text2"/>
            </w:rPr>
            <w:t xml:space="preserve">Vergabenummer: </w:t>
          </w:r>
          <w:sdt>
            <w:sdtPr>
              <w:rPr>
                <w:color w:val="666F7A" w:themeColor="text2"/>
              </w:rPr>
              <w:id w:val="-11075945"/>
              <w:placeholder>
                <w:docPart w:val="70246D1D791942ABB7103B2360C518F7"/>
              </w:placeholder>
              <w:showingPlcHdr/>
            </w:sdtPr>
            <w:sdtContent>
              <w:r w:rsidR="0033361E" w:rsidRPr="0033361E">
                <w:rPr>
                  <w:rStyle w:val="Platzhaltertext"/>
                  <w:highlight w:val="yellow"/>
                </w:rPr>
                <w:t>Klicken Sie hier, um Text einzugeben.</w:t>
              </w:r>
            </w:sdtContent>
          </w:sdt>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0C7CDC00" w14:textId="479C544D"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6FEE5212" w14:textId="77777777" w:rsidR="00A073B4" w:rsidRDefault="00A073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30A0575E"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4ECA0277"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36CD5CA2" w14:textId="77777777"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F677EAD" w14:textId="77777777"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073AC28" w14:textId="77777777"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58240" behindDoc="0" locked="0" layoutInCell="1" allowOverlap="1" wp14:anchorId="02B77323" wp14:editId="52C8B704">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01AD1005"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12448D03" w14:textId="77777777"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6AE27A17" w14:textId="77777777"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0D72A192" w14:textId="77777777"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674C4936" w14:textId="77777777"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24.3pt;visibility:visible" o:bullet="t">
        <v:imagedata r:id="rId1" o:title=""/>
      </v:shape>
    </w:pict>
  </w:numPicBullet>
  <w:abstractNum w:abstractNumId="0" w15:restartNumberingAfterBreak="0">
    <w:nsid w:val="01DB6964"/>
    <w:multiLevelType w:val="hybridMultilevel"/>
    <w:tmpl w:val="97505F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127B96"/>
    <w:multiLevelType w:val="hybridMultilevel"/>
    <w:tmpl w:val="97505F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70135C"/>
    <w:multiLevelType w:val="hybridMultilevel"/>
    <w:tmpl w:val="59B4BA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235E25"/>
    <w:multiLevelType w:val="multilevel"/>
    <w:tmpl w:val="C5B42750"/>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D3C1E13"/>
    <w:multiLevelType w:val="hybridMultilevel"/>
    <w:tmpl w:val="1F94E2D4"/>
    <w:lvl w:ilvl="0" w:tplc="FFFFFFFF">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2331E4F"/>
    <w:multiLevelType w:val="hybridMultilevel"/>
    <w:tmpl w:val="CF86FEC8"/>
    <w:lvl w:ilvl="0" w:tplc="0EB6D9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3D743F48"/>
    <w:multiLevelType w:val="hybridMultilevel"/>
    <w:tmpl w:val="C8AC1052"/>
    <w:lvl w:ilvl="0" w:tplc="8BC805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EB4A2C"/>
    <w:multiLevelType w:val="hybridMultilevel"/>
    <w:tmpl w:val="5E881F84"/>
    <w:lvl w:ilvl="0" w:tplc="4A422ED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024FDF"/>
    <w:multiLevelType w:val="hybridMultilevel"/>
    <w:tmpl w:val="D7CA14B8"/>
    <w:lvl w:ilvl="0" w:tplc="05D2C790">
      <w:numFmt w:val="bullet"/>
      <w:lvlText w:val="-"/>
      <w:lvlJc w:val="left"/>
      <w:pPr>
        <w:ind w:left="720" w:hanging="360"/>
      </w:pPr>
      <w:rPr>
        <w:rFonts w:ascii="Cambria" w:hAnsi="Cambria" w:hint="default"/>
        <w:w w:val="10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8D6D0E"/>
    <w:multiLevelType w:val="hybridMultilevel"/>
    <w:tmpl w:val="226AC116"/>
    <w:lvl w:ilvl="0" w:tplc="9886F9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5C141DE"/>
    <w:multiLevelType w:val="hybridMultilevel"/>
    <w:tmpl w:val="97505F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6863D3D"/>
    <w:multiLevelType w:val="hybridMultilevel"/>
    <w:tmpl w:val="C0A4000E"/>
    <w:lvl w:ilvl="0" w:tplc="95988042">
      <w:numFmt w:val="bullet"/>
      <w:lvlText w:val="-"/>
      <w:lvlJc w:val="left"/>
      <w:pPr>
        <w:ind w:left="720" w:hanging="360"/>
      </w:pPr>
      <w:rPr>
        <w:rFonts w:ascii="Segoe UI" w:eastAsiaTheme="minorHAnsi" w:hAnsi="Segoe UI" w:cs="Segoe U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7C75F7C"/>
    <w:multiLevelType w:val="hybridMultilevel"/>
    <w:tmpl w:val="59B4BA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38299567">
    <w:abstractNumId w:val="9"/>
  </w:num>
  <w:num w:numId="2" w16cid:durableId="20136143">
    <w:abstractNumId w:val="9"/>
    <w:lvlOverride w:ilvl="0">
      <w:startOverride w:val="1"/>
    </w:lvlOverride>
  </w:num>
  <w:num w:numId="3" w16cid:durableId="1244755585">
    <w:abstractNumId w:val="9"/>
    <w:lvlOverride w:ilvl="0">
      <w:startOverride w:val="1"/>
    </w:lvlOverride>
  </w:num>
  <w:num w:numId="4" w16cid:durableId="1643659075">
    <w:abstractNumId w:val="4"/>
  </w:num>
  <w:num w:numId="5" w16cid:durableId="1862157343">
    <w:abstractNumId w:val="19"/>
  </w:num>
  <w:num w:numId="6" w16cid:durableId="780491728">
    <w:abstractNumId w:val="12"/>
  </w:num>
  <w:num w:numId="7" w16cid:durableId="2134442403">
    <w:abstractNumId w:val="13"/>
  </w:num>
  <w:num w:numId="8" w16cid:durableId="638800464">
    <w:abstractNumId w:val="3"/>
  </w:num>
  <w:num w:numId="9" w16cid:durableId="10694252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5"/>
  </w:num>
  <w:num w:numId="11" w16cid:durableId="1653220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6"/>
  </w:num>
  <w:num w:numId="13" w16cid:durableId="1727989183">
    <w:abstractNumId w:val="14"/>
  </w:num>
  <w:num w:numId="14" w16cid:durableId="1353528937">
    <w:abstractNumId w:val="8"/>
  </w:num>
  <w:num w:numId="15" w16cid:durableId="854265301">
    <w:abstractNumId w:val="7"/>
  </w:num>
  <w:num w:numId="16" w16cid:durableId="418404739">
    <w:abstractNumId w:val="17"/>
  </w:num>
  <w:num w:numId="17" w16cid:durableId="463502983">
    <w:abstractNumId w:val="10"/>
  </w:num>
  <w:num w:numId="18" w16cid:durableId="1030643108">
    <w:abstractNumId w:val="21"/>
  </w:num>
  <w:num w:numId="19" w16cid:durableId="577444658">
    <w:abstractNumId w:val="20"/>
  </w:num>
  <w:num w:numId="20" w16cid:durableId="320503175">
    <w:abstractNumId w:val="11"/>
  </w:num>
  <w:num w:numId="21" w16cid:durableId="1730378826">
    <w:abstractNumId w:val="16"/>
  </w:num>
  <w:num w:numId="22" w16cid:durableId="57554240">
    <w:abstractNumId w:val="15"/>
  </w:num>
  <w:num w:numId="23" w16cid:durableId="256791749">
    <w:abstractNumId w:val="1"/>
  </w:num>
  <w:num w:numId="24" w16cid:durableId="1303118667">
    <w:abstractNumId w:val="0"/>
  </w:num>
  <w:num w:numId="25" w16cid:durableId="5063730">
    <w:abstractNumId w:val="23"/>
  </w:num>
  <w:num w:numId="26" w16cid:durableId="1667242952">
    <w:abstractNumId w:val="2"/>
  </w:num>
  <w:num w:numId="27" w16cid:durableId="995034967">
    <w:abstractNumId w:val="10"/>
  </w:num>
  <w:num w:numId="28" w16cid:durableId="1158810328">
    <w:abstractNumId w:val="10"/>
  </w:num>
  <w:num w:numId="29" w16cid:durableId="940336199">
    <w:abstractNumId w:val="22"/>
  </w:num>
  <w:num w:numId="30" w16cid:durableId="980617275">
    <w:abstractNumId w:val="10"/>
  </w:num>
  <w:num w:numId="31" w16cid:durableId="4621911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15E38"/>
    <w:rsid w:val="000235E2"/>
    <w:rsid w:val="00023E9C"/>
    <w:rsid w:val="00024E08"/>
    <w:rsid w:val="00060F60"/>
    <w:rsid w:val="00062AE7"/>
    <w:rsid w:val="00075015"/>
    <w:rsid w:val="000875D7"/>
    <w:rsid w:val="00090C53"/>
    <w:rsid w:val="00094F93"/>
    <w:rsid w:val="00095B93"/>
    <w:rsid w:val="000A00EF"/>
    <w:rsid w:val="000A4F1E"/>
    <w:rsid w:val="000B0093"/>
    <w:rsid w:val="000B4365"/>
    <w:rsid w:val="000C4090"/>
    <w:rsid w:val="000C6AFA"/>
    <w:rsid w:val="000C720B"/>
    <w:rsid w:val="000D0892"/>
    <w:rsid w:val="000D1688"/>
    <w:rsid w:val="000D5C34"/>
    <w:rsid w:val="000D7395"/>
    <w:rsid w:val="000E0016"/>
    <w:rsid w:val="000F3F22"/>
    <w:rsid w:val="0010210A"/>
    <w:rsid w:val="001030DD"/>
    <w:rsid w:val="001043F1"/>
    <w:rsid w:val="00107E6E"/>
    <w:rsid w:val="001125FE"/>
    <w:rsid w:val="001154AF"/>
    <w:rsid w:val="00121251"/>
    <w:rsid w:val="001235F7"/>
    <w:rsid w:val="0012375D"/>
    <w:rsid w:val="00127143"/>
    <w:rsid w:val="00130010"/>
    <w:rsid w:val="001365D7"/>
    <w:rsid w:val="00136E7C"/>
    <w:rsid w:val="00137163"/>
    <w:rsid w:val="001377B2"/>
    <w:rsid w:val="001475A2"/>
    <w:rsid w:val="00155EA7"/>
    <w:rsid w:val="001622E9"/>
    <w:rsid w:val="00164287"/>
    <w:rsid w:val="00166C2B"/>
    <w:rsid w:val="00171DB2"/>
    <w:rsid w:val="00172E53"/>
    <w:rsid w:val="001834C7"/>
    <w:rsid w:val="00192178"/>
    <w:rsid w:val="001932B8"/>
    <w:rsid w:val="001A103A"/>
    <w:rsid w:val="001A7CDE"/>
    <w:rsid w:val="001B2308"/>
    <w:rsid w:val="001B6176"/>
    <w:rsid w:val="001D0051"/>
    <w:rsid w:val="001D3A4A"/>
    <w:rsid w:val="002019CB"/>
    <w:rsid w:val="00213AEE"/>
    <w:rsid w:val="00216738"/>
    <w:rsid w:val="00217A08"/>
    <w:rsid w:val="00223207"/>
    <w:rsid w:val="00223A70"/>
    <w:rsid w:val="002329D0"/>
    <w:rsid w:val="002409EE"/>
    <w:rsid w:val="0024215B"/>
    <w:rsid w:val="00247A12"/>
    <w:rsid w:val="00247F35"/>
    <w:rsid w:val="002559C1"/>
    <w:rsid w:val="00270155"/>
    <w:rsid w:val="002742A7"/>
    <w:rsid w:val="00274EB0"/>
    <w:rsid w:val="00285AE6"/>
    <w:rsid w:val="002867F2"/>
    <w:rsid w:val="00286977"/>
    <w:rsid w:val="00287856"/>
    <w:rsid w:val="0029789D"/>
    <w:rsid w:val="002A2749"/>
    <w:rsid w:val="002A2EA4"/>
    <w:rsid w:val="002A423D"/>
    <w:rsid w:val="002B1408"/>
    <w:rsid w:val="002C1A76"/>
    <w:rsid w:val="002C2B77"/>
    <w:rsid w:val="002C3A47"/>
    <w:rsid w:val="002D35F4"/>
    <w:rsid w:val="002D5344"/>
    <w:rsid w:val="002D7B95"/>
    <w:rsid w:val="002E24F9"/>
    <w:rsid w:val="002E5C90"/>
    <w:rsid w:val="002F0F3D"/>
    <w:rsid w:val="0030577F"/>
    <w:rsid w:val="00310F3F"/>
    <w:rsid w:val="0032367A"/>
    <w:rsid w:val="0033216E"/>
    <w:rsid w:val="0033361E"/>
    <w:rsid w:val="0033605B"/>
    <w:rsid w:val="003360E6"/>
    <w:rsid w:val="00356E66"/>
    <w:rsid w:val="00362949"/>
    <w:rsid w:val="0036505D"/>
    <w:rsid w:val="0036593C"/>
    <w:rsid w:val="00367C18"/>
    <w:rsid w:val="00382B26"/>
    <w:rsid w:val="00382C31"/>
    <w:rsid w:val="003912D1"/>
    <w:rsid w:val="003929F1"/>
    <w:rsid w:val="003969F8"/>
    <w:rsid w:val="00397352"/>
    <w:rsid w:val="003A06CF"/>
    <w:rsid w:val="003A164A"/>
    <w:rsid w:val="003C787B"/>
    <w:rsid w:val="003E2C33"/>
    <w:rsid w:val="003E5A47"/>
    <w:rsid w:val="003E71BC"/>
    <w:rsid w:val="004104D2"/>
    <w:rsid w:val="00417D72"/>
    <w:rsid w:val="00423D84"/>
    <w:rsid w:val="00425DB3"/>
    <w:rsid w:val="0042634B"/>
    <w:rsid w:val="004312AC"/>
    <w:rsid w:val="00431316"/>
    <w:rsid w:val="0043196A"/>
    <w:rsid w:val="004352F0"/>
    <w:rsid w:val="004359F6"/>
    <w:rsid w:val="00437C29"/>
    <w:rsid w:val="004468DD"/>
    <w:rsid w:val="0045002D"/>
    <w:rsid w:val="004548D5"/>
    <w:rsid w:val="004558CC"/>
    <w:rsid w:val="00476E1F"/>
    <w:rsid w:val="00487C37"/>
    <w:rsid w:val="00494E36"/>
    <w:rsid w:val="00495C8F"/>
    <w:rsid w:val="004A1B70"/>
    <w:rsid w:val="004B610E"/>
    <w:rsid w:val="004C2F18"/>
    <w:rsid w:val="004C68A4"/>
    <w:rsid w:val="004D00D8"/>
    <w:rsid w:val="004D5218"/>
    <w:rsid w:val="004D6F4C"/>
    <w:rsid w:val="004F36C4"/>
    <w:rsid w:val="004F44E9"/>
    <w:rsid w:val="004F7431"/>
    <w:rsid w:val="0050248C"/>
    <w:rsid w:val="005137CC"/>
    <w:rsid w:val="00515400"/>
    <w:rsid w:val="00515B0C"/>
    <w:rsid w:val="00517C0A"/>
    <w:rsid w:val="005254D1"/>
    <w:rsid w:val="0053042E"/>
    <w:rsid w:val="00532769"/>
    <w:rsid w:val="00542F59"/>
    <w:rsid w:val="00543131"/>
    <w:rsid w:val="00544DA5"/>
    <w:rsid w:val="00545D1A"/>
    <w:rsid w:val="005623F7"/>
    <w:rsid w:val="00567FCF"/>
    <w:rsid w:val="00573238"/>
    <w:rsid w:val="00574620"/>
    <w:rsid w:val="00575886"/>
    <w:rsid w:val="00575AFC"/>
    <w:rsid w:val="00593364"/>
    <w:rsid w:val="00596AFA"/>
    <w:rsid w:val="00596EB1"/>
    <w:rsid w:val="005B3682"/>
    <w:rsid w:val="005B6AFC"/>
    <w:rsid w:val="005C738D"/>
    <w:rsid w:val="005D45F6"/>
    <w:rsid w:val="005E6892"/>
    <w:rsid w:val="005F5F13"/>
    <w:rsid w:val="00603134"/>
    <w:rsid w:val="00607A42"/>
    <w:rsid w:val="00616900"/>
    <w:rsid w:val="00621555"/>
    <w:rsid w:val="00622432"/>
    <w:rsid w:val="00640EAE"/>
    <w:rsid w:val="00647F29"/>
    <w:rsid w:val="006510B4"/>
    <w:rsid w:val="00652590"/>
    <w:rsid w:val="006673EB"/>
    <w:rsid w:val="00671DB6"/>
    <w:rsid w:val="00673125"/>
    <w:rsid w:val="006804F2"/>
    <w:rsid w:val="0068058F"/>
    <w:rsid w:val="006815CD"/>
    <w:rsid w:val="00682943"/>
    <w:rsid w:val="00682BF3"/>
    <w:rsid w:val="00684189"/>
    <w:rsid w:val="00685C92"/>
    <w:rsid w:val="006904B5"/>
    <w:rsid w:val="006A15A0"/>
    <w:rsid w:val="006A4159"/>
    <w:rsid w:val="006A71AF"/>
    <w:rsid w:val="006B334F"/>
    <w:rsid w:val="006D1292"/>
    <w:rsid w:val="006D4EA3"/>
    <w:rsid w:val="006E139A"/>
    <w:rsid w:val="006F4173"/>
    <w:rsid w:val="006F7994"/>
    <w:rsid w:val="006F7D86"/>
    <w:rsid w:val="006FFCD0"/>
    <w:rsid w:val="007049CB"/>
    <w:rsid w:val="007151C4"/>
    <w:rsid w:val="007159C1"/>
    <w:rsid w:val="00731199"/>
    <w:rsid w:val="007328D0"/>
    <w:rsid w:val="007345AF"/>
    <w:rsid w:val="007472ED"/>
    <w:rsid w:val="007564A3"/>
    <w:rsid w:val="00760C81"/>
    <w:rsid w:val="007651F5"/>
    <w:rsid w:val="00767668"/>
    <w:rsid w:val="007706B0"/>
    <w:rsid w:val="007739E4"/>
    <w:rsid w:val="00781B49"/>
    <w:rsid w:val="00784502"/>
    <w:rsid w:val="007B2ACF"/>
    <w:rsid w:val="007C5729"/>
    <w:rsid w:val="007D1AD9"/>
    <w:rsid w:val="007D3D75"/>
    <w:rsid w:val="007D4D27"/>
    <w:rsid w:val="007E3D93"/>
    <w:rsid w:val="007E4CD9"/>
    <w:rsid w:val="007E6082"/>
    <w:rsid w:val="007E6F88"/>
    <w:rsid w:val="007F141C"/>
    <w:rsid w:val="0080361B"/>
    <w:rsid w:val="00806CB3"/>
    <w:rsid w:val="00831748"/>
    <w:rsid w:val="00833AD8"/>
    <w:rsid w:val="00834E47"/>
    <w:rsid w:val="0084037B"/>
    <w:rsid w:val="0084231A"/>
    <w:rsid w:val="008424EF"/>
    <w:rsid w:val="00847751"/>
    <w:rsid w:val="0087001B"/>
    <w:rsid w:val="00871599"/>
    <w:rsid w:val="00885625"/>
    <w:rsid w:val="00886E82"/>
    <w:rsid w:val="00893F7D"/>
    <w:rsid w:val="008A07D7"/>
    <w:rsid w:val="008A16FC"/>
    <w:rsid w:val="008B3E1C"/>
    <w:rsid w:val="008B4442"/>
    <w:rsid w:val="008C289A"/>
    <w:rsid w:val="008C4ECD"/>
    <w:rsid w:val="008E02BE"/>
    <w:rsid w:val="008E1004"/>
    <w:rsid w:val="008E3F0B"/>
    <w:rsid w:val="008E7B2B"/>
    <w:rsid w:val="009016BF"/>
    <w:rsid w:val="00907D22"/>
    <w:rsid w:val="0091561A"/>
    <w:rsid w:val="00937B18"/>
    <w:rsid w:val="009573CF"/>
    <w:rsid w:val="00961F1B"/>
    <w:rsid w:val="00962F87"/>
    <w:rsid w:val="00963BBC"/>
    <w:rsid w:val="00973AC8"/>
    <w:rsid w:val="00985293"/>
    <w:rsid w:val="00995D9B"/>
    <w:rsid w:val="00997681"/>
    <w:rsid w:val="009977A5"/>
    <w:rsid w:val="00997A8C"/>
    <w:rsid w:val="009A06DF"/>
    <w:rsid w:val="009A2CE2"/>
    <w:rsid w:val="009A39E5"/>
    <w:rsid w:val="009D0249"/>
    <w:rsid w:val="009D16DB"/>
    <w:rsid w:val="009D6E5B"/>
    <w:rsid w:val="009E1F1E"/>
    <w:rsid w:val="009E7189"/>
    <w:rsid w:val="00A01B9C"/>
    <w:rsid w:val="00A020DC"/>
    <w:rsid w:val="00A04E38"/>
    <w:rsid w:val="00A066D3"/>
    <w:rsid w:val="00A073B4"/>
    <w:rsid w:val="00A07474"/>
    <w:rsid w:val="00A15ACE"/>
    <w:rsid w:val="00A219DF"/>
    <w:rsid w:val="00A312F8"/>
    <w:rsid w:val="00A32635"/>
    <w:rsid w:val="00A33A62"/>
    <w:rsid w:val="00A34E53"/>
    <w:rsid w:val="00A370D8"/>
    <w:rsid w:val="00A4240F"/>
    <w:rsid w:val="00A50798"/>
    <w:rsid w:val="00A51DAB"/>
    <w:rsid w:val="00A53125"/>
    <w:rsid w:val="00A560BA"/>
    <w:rsid w:val="00A74C9E"/>
    <w:rsid w:val="00A76CA4"/>
    <w:rsid w:val="00A76CAE"/>
    <w:rsid w:val="00A77493"/>
    <w:rsid w:val="00A93140"/>
    <w:rsid w:val="00AA098A"/>
    <w:rsid w:val="00AA19D0"/>
    <w:rsid w:val="00AA3042"/>
    <w:rsid w:val="00AA3CB1"/>
    <w:rsid w:val="00AB74A2"/>
    <w:rsid w:val="00AC0769"/>
    <w:rsid w:val="00AC32EB"/>
    <w:rsid w:val="00AD202F"/>
    <w:rsid w:val="00AD489B"/>
    <w:rsid w:val="00AE7B02"/>
    <w:rsid w:val="00AF2789"/>
    <w:rsid w:val="00B12A7A"/>
    <w:rsid w:val="00B14E15"/>
    <w:rsid w:val="00B20428"/>
    <w:rsid w:val="00B20969"/>
    <w:rsid w:val="00B322D4"/>
    <w:rsid w:val="00B35532"/>
    <w:rsid w:val="00B36EF8"/>
    <w:rsid w:val="00B61402"/>
    <w:rsid w:val="00B645C8"/>
    <w:rsid w:val="00B65AD9"/>
    <w:rsid w:val="00B728B8"/>
    <w:rsid w:val="00B73082"/>
    <w:rsid w:val="00B73CD7"/>
    <w:rsid w:val="00B764CE"/>
    <w:rsid w:val="00B87EC2"/>
    <w:rsid w:val="00B90975"/>
    <w:rsid w:val="00B93F18"/>
    <w:rsid w:val="00BA0C76"/>
    <w:rsid w:val="00BA5C60"/>
    <w:rsid w:val="00BB030D"/>
    <w:rsid w:val="00BB2EE7"/>
    <w:rsid w:val="00BB4924"/>
    <w:rsid w:val="00BC4484"/>
    <w:rsid w:val="00BD05F3"/>
    <w:rsid w:val="00BE0648"/>
    <w:rsid w:val="00BE2E47"/>
    <w:rsid w:val="00BE3FC9"/>
    <w:rsid w:val="00BF5467"/>
    <w:rsid w:val="00C0518A"/>
    <w:rsid w:val="00C12239"/>
    <w:rsid w:val="00C3498E"/>
    <w:rsid w:val="00C42271"/>
    <w:rsid w:val="00C428E8"/>
    <w:rsid w:val="00C55708"/>
    <w:rsid w:val="00C565BB"/>
    <w:rsid w:val="00C56634"/>
    <w:rsid w:val="00C610FE"/>
    <w:rsid w:val="00C618CB"/>
    <w:rsid w:val="00C67998"/>
    <w:rsid w:val="00C745D8"/>
    <w:rsid w:val="00C80904"/>
    <w:rsid w:val="00C80F09"/>
    <w:rsid w:val="00C8565F"/>
    <w:rsid w:val="00C91624"/>
    <w:rsid w:val="00C91E28"/>
    <w:rsid w:val="00C95CC3"/>
    <w:rsid w:val="00CA0ED8"/>
    <w:rsid w:val="00CA7A3C"/>
    <w:rsid w:val="00CB1127"/>
    <w:rsid w:val="00CB4E8A"/>
    <w:rsid w:val="00CE4764"/>
    <w:rsid w:val="00CE7F79"/>
    <w:rsid w:val="00D02ED8"/>
    <w:rsid w:val="00D05464"/>
    <w:rsid w:val="00D060C2"/>
    <w:rsid w:val="00D25A81"/>
    <w:rsid w:val="00D4557F"/>
    <w:rsid w:val="00D52031"/>
    <w:rsid w:val="00D54582"/>
    <w:rsid w:val="00D64D50"/>
    <w:rsid w:val="00D71FC7"/>
    <w:rsid w:val="00D74AA6"/>
    <w:rsid w:val="00D74CC0"/>
    <w:rsid w:val="00D7796C"/>
    <w:rsid w:val="00D9010E"/>
    <w:rsid w:val="00DA0DCA"/>
    <w:rsid w:val="00DA1E8F"/>
    <w:rsid w:val="00DB463B"/>
    <w:rsid w:val="00DC0E1F"/>
    <w:rsid w:val="00DC53A9"/>
    <w:rsid w:val="00DD69B4"/>
    <w:rsid w:val="00DD747E"/>
    <w:rsid w:val="00DE3F1C"/>
    <w:rsid w:val="00DF1373"/>
    <w:rsid w:val="00DF3EDB"/>
    <w:rsid w:val="00E0266C"/>
    <w:rsid w:val="00E43EAD"/>
    <w:rsid w:val="00E47B5E"/>
    <w:rsid w:val="00E508CA"/>
    <w:rsid w:val="00E6004A"/>
    <w:rsid w:val="00E63686"/>
    <w:rsid w:val="00E81BC6"/>
    <w:rsid w:val="00E87E64"/>
    <w:rsid w:val="00EB1359"/>
    <w:rsid w:val="00EB3ECC"/>
    <w:rsid w:val="00ED673E"/>
    <w:rsid w:val="00EF0D86"/>
    <w:rsid w:val="00F03742"/>
    <w:rsid w:val="00F04DED"/>
    <w:rsid w:val="00F051E5"/>
    <w:rsid w:val="00F05B51"/>
    <w:rsid w:val="00F06274"/>
    <w:rsid w:val="00F12788"/>
    <w:rsid w:val="00F15DF0"/>
    <w:rsid w:val="00F1740C"/>
    <w:rsid w:val="00F210F1"/>
    <w:rsid w:val="00F245A0"/>
    <w:rsid w:val="00F2630E"/>
    <w:rsid w:val="00F27699"/>
    <w:rsid w:val="00F31E38"/>
    <w:rsid w:val="00F37E0C"/>
    <w:rsid w:val="00F42B32"/>
    <w:rsid w:val="00F4335E"/>
    <w:rsid w:val="00F44BB2"/>
    <w:rsid w:val="00F45E4D"/>
    <w:rsid w:val="00F54BCC"/>
    <w:rsid w:val="00F5569F"/>
    <w:rsid w:val="00F6024B"/>
    <w:rsid w:val="00F71828"/>
    <w:rsid w:val="00F732A1"/>
    <w:rsid w:val="00F73A91"/>
    <w:rsid w:val="00F75A84"/>
    <w:rsid w:val="00F77E20"/>
    <w:rsid w:val="00F861B7"/>
    <w:rsid w:val="00F86FAF"/>
    <w:rsid w:val="00F91430"/>
    <w:rsid w:val="00F96B98"/>
    <w:rsid w:val="00FB4070"/>
    <w:rsid w:val="00FB53A8"/>
    <w:rsid w:val="00FC5B08"/>
    <w:rsid w:val="00FC5C93"/>
    <w:rsid w:val="00FC5D45"/>
    <w:rsid w:val="00FD0EE1"/>
    <w:rsid w:val="00FD1888"/>
    <w:rsid w:val="00FE1861"/>
    <w:rsid w:val="00FE2368"/>
    <w:rsid w:val="00FF0382"/>
    <w:rsid w:val="00FF1CF0"/>
    <w:rsid w:val="00FF1E3F"/>
    <w:rsid w:val="00FF3968"/>
    <w:rsid w:val="00FF549F"/>
    <w:rsid w:val="04D3AA8A"/>
    <w:rsid w:val="0909C1F0"/>
    <w:rsid w:val="0A0BD922"/>
    <w:rsid w:val="0A417EB8"/>
    <w:rsid w:val="0AB60ECC"/>
    <w:rsid w:val="0B7C536B"/>
    <w:rsid w:val="0D791F7A"/>
    <w:rsid w:val="10B31E1C"/>
    <w:rsid w:val="13EABEDE"/>
    <w:rsid w:val="15868F3F"/>
    <w:rsid w:val="1952A4B8"/>
    <w:rsid w:val="1CBB6A2C"/>
    <w:rsid w:val="1FE798D1"/>
    <w:rsid w:val="291452B4"/>
    <w:rsid w:val="2CA856CA"/>
    <w:rsid w:val="2EC21D59"/>
    <w:rsid w:val="3392574A"/>
    <w:rsid w:val="33D23844"/>
    <w:rsid w:val="39212DCE"/>
    <w:rsid w:val="3E26EFBD"/>
    <w:rsid w:val="3E8089E1"/>
    <w:rsid w:val="435B49B7"/>
    <w:rsid w:val="44DBCFBE"/>
    <w:rsid w:val="45BD4F6C"/>
    <w:rsid w:val="462EC558"/>
    <w:rsid w:val="55ECB3C5"/>
    <w:rsid w:val="58D53D79"/>
    <w:rsid w:val="5938117A"/>
    <w:rsid w:val="5E8C7E02"/>
    <w:rsid w:val="6142B39F"/>
    <w:rsid w:val="61D79816"/>
    <w:rsid w:val="650F38D8"/>
    <w:rsid w:val="6846D99A"/>
    <w:rsid w:val="68C0AA77"/>
    <w:rsid w:val="68F0320D"/>
    <w:rsid w:val="69363BD7"/>
    <w:rsid w:val="6D176A05"/>
    <w:rsid w:val="6FB6A904"/>
    <w:rsid w:val="7163ECFE"/>
    <w:rsid w:val="78A45233"/>
    <w:rsid w:val="7BFA9388"/>
    <w:rsid w:val="7C4CEB47"/>
    <w:rsid w:val="7C77C3F1"/>
    <w:rsid w:val="7DE8B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C3986"/>
  <w15:chartTrackingRefBased/>
  <w15:docId w15:val="{FC39D8B8-6616-489A-81E3-46728552F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CA7A3C"/>
    <w:pPr>
      <w:keepNext/>
      <w:keepLines/>
      <w:pageBreakBefore/>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CA7A3C"/>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17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BD44E610C54CE7A39DE8EEE075F390"/>
        <w:category>
          <w:name w:val="Allgemein"/>
          <w:gallery w:val="placeholder"/>
        </w:category>
        <w:types>
          <w:type w:val="bbPlcHdr"/>
        </w:types>
        <w:behaviors>
          <w:behavior w:val="content"/>
        </w:behaviors>
        <w:guid w:val="{E445161D-AC77-488F-A857-D3492CB4FB19}"/>
      </w:docPartPr>
      <w:docPartBody>
        <w:p w:rsidR="005202D3" w:rsidRDefault="00142DBE" w:rsidP="00142DBE">
          <w:pPr>
            <w:pStyle w:val="7DBD44E610C54CE7A39DE8EEE075F3901"/>
          </w:pPr>
          <w:r w:rsidRPr="0083498F">
            <w:rPr>
              <w:rStyle w:val="Platzhaltertext"/>
              <w:highlight w:val="yellow"/>
            </w:rPr>
            <w:t>Klicken oder tippen Sie hier, um Text einzugeben.</w:t>
          </w:r>
        </w:p>
      </w:docPartBody>
    </w:docPart>
    <w:docPart>
      <w:docPartPr>
        <w:name w:val="B9B5E1ADE1134BDCABE9EF53183230CC"/>
        <w:category>
          <w:name w:val="Allgemein"/>
          <w:gallery w:val="placeholder"/>
        </w:category>
        <w:types>
          <w:type w:val="bbPlcHdr"/>
        </w:types>
        <w:behaviors>
          <w:behavior w:val="content"/>
        </w:behaviors>
        <w:guid w:val="{3EE47341-3612-4FC4-8E78-0F420D1E0A23}"/>
      </w:docPartPr>
      <w:docPartBody>
        <w:p w:rsidR="00847751" w:rsidRDefault="00142DBE" w:rsidP="00142DBE">
          <w:pPr>
            <w:pStyle w:val="B9B5E1ADE1134BDCABE9EF53183230CC1"/>
          </w:pPr>
          <w:r w:rsidRPr="00917330">
            <w:rPr>
              <w:rStyle w:val="Platzhaltertext"/>
              <w:highlight w:val="yellow"/>
            </w:rPr>
            <w:t>Text eingeben</w:t>
          </w:r>
        </w:p>
      </w:docPartBody>
    </w:docPart>
    <w:docPart>
      <w:docPartPr>
        <w:name w:val="25CB068140634659A906051B455FE36D"/>
        <w:category>
          <w:name w:val="Allgemein"/>
          <w:gallery w:val="placeholder"/>
        </w:category>
        <w:types>
          <w:type w:val="bbPlcHdr"/>
        </w:types>
        <w:behaviors>
          <w:behavior w:val="content"/>
        </w:behaviors>
        <w:guid w:val="{69513866-5382-444A-8470-C547F6921E04}"/>
      </w:docPartPr>
      <w:docPartBody>
        <w:p w:rsidR="00142DBE" w:rsidRDefault="00142DBE" w:rsidP="00142DBE">
          <w:pPr>
            <w:pStyle w:val="25CB068140634659A906051B455FE36D1"/>
          </w:pPr>
          <w:r w:rsidRPr="00917330">
            <w:rPr>
              <w:rStyle w:val="Platzhaltertext"/>
              <w:highlight w:val="yellow"/>
            </w:rPr>
            <w:t>Text eingeben</w:t>
          </w:r>
        </w:p>
      </w:docPartBody>
    </w:docPart>
    <w:docPart>
      <w:docPartPr>
        <w:name w:val="70246D1D791942ABB7103B2360C518F7"/>
        <w:category>
          <w:name w:val="Allgemein"/>
          <w:gallery w:val="placeholder"/>
        </w:category>
        <w:types>
          <w:type w:val="bbPlcHdr"/>
        </w:types>
        <w:behaviors>
          <w:behavior w:val="content"/>
        </w:behaviors>
        <w:guid w:val="{AA67343B-B08F-4443-A9FF-24ADF07CE93A}"/>
      </w:docPartPr>
      <w:docPartBody>
        <w:p w:rsidR="00713A3E" w:rsidRDefault="00142DBE" w:rsidP="00142DBE">
          <w:pPr>
            <w:pStyle w:val="70246D1D791942ABB7103B2360C518F7"/>
          </w:pPr>
          <w:r w:rsidRPr="0055137F">
            <w:rPr>
              <w:rStyle w:val="Platzhaltertext"/>
            </w:rPr>
            <w:t>Klicken Sie hier, um Text einzugeben.</w:t>
          </w:r>
        </w:p>
      </w:docPartBody>
    </w:docPart>
    <w:docPart>
      <w:docPartPr>
        <w:name w:val="CFA0625C41D41D46AB6E507D82FFC114"/>
        <w:category>
          <w:name w:val="Allgemein"/>
          <w:gallery w:val="placeholder"/>
        </w:category>
        <w:types>
          <w:type w:val="bbPlcHdr"/>
        </w:types>
        <w:behaviors>
          <w:behavior w:val="content"/>
        </w:behaviors>
        <w:guid w:val="{500264B0-7678-9D4A-8811-FC95A655B580}"/>
      </w:docPartPr>
      <w:docPartBody>
        <w:p w:rsidR="00B97398" w:rsidRDefault="0069138D" w:rsidP="0069138D">
          <w:pPr>
            <w:pStyle w:val="CFA0625C41D41D46AB6E507D82FFC114"/>
          </w:pPr>
          <w:r w:rsidRPr="00917330">
            <w:rPr>
              <w:rStyle w:val="Platzhaltertext"/>
              <w:highlight w:val="yellow"/>
            </w:rPr>
            <w:t>Text eingeben</w:t>
          </w:r>
        </w:p>
      </w:docPartBody>
    </w:docPart>
    <w:docPart>
      <w:docPartPr>
        <w:name w:val="A539C85FD377EA4FAC612EBBEDAC13B5"/>
        <w:category>
          <w:name w:val="Allgemein"/>
          <w:gallery w:val="placeholder"/>
        </w:category>
        <w:types>
          <w:type w:val="bbPlcHdr"/>
        </w:types>
        <w:behaviors>
          <w:behavior w:val="content"/>
        </w:behaviors>
        <w:guid w:val="{315DFDB7-F995-C44B-9491-65C9DBEEF8FB}"/>
      </w:docPartPr>
      <w:docPartBody>
        <w:p w:rsidR="00B97398" w:rsidRDefault="0069138D" w:rsidP="0069138D">
          <w:pPr>
            <w:pStyle w:val="A539C85FD377EA4FAC612EBBEDAC13B5"/>
          </w:pPr>
          <w:r w:rsidRPr="00917330">
            <w:rPr>
              <w:rStyle w:val="Platzhaltertext"/>
              <w:highlight w:val="yellow"/>
            </w:rPr>
            <w:t>Text eingeben</w:t>
          </w:r>
        </w:p>
      </w:docPartBody>
    </w:docPart>
    <w:docPart>
      <w:docPartPr>
        <w:name w:val="45ABA4EB638B714EA165CA1A1A47441C"/>
        <w:category>
          <w:name w:val="Allgemein"/>
          <w:gallery w:val="placeholder"/>
        </w:category>
        <w:types>
          <w:type w:val="bbPlcHdr"/>
        </w:types>
        <w:behaviors>
          <w:behavior w:val="content"/>
        </w:behaviors>
        <w:guid w:val="{154E2E23-870B-ED42-A1A3-354AB5E5F0D7}"/>
      </w:docPartPr>
      <w:docPartBody>
        <w:p w:rsidR="00B97398" w:rsidRDefault="0069138D" w:rsidP="0069138D">
          <w:pPr>
            <w:pStyle w:val="45ABA4EB638B714EA165CA1A1A47441C"/>
          </w:pPr>
          <w:r w:rsidRPr="00917330">
            <w:rPr>
              <w:rStyle w:val="Platzhaltertext"/>
              <w:highlight w:val="yellow"/>
            </w:rPr>
            <w:t>Text eingeben</w:t>
          </w:r>
        </w:p>
      </w:docPartBody>
    </w:docPart>
    <w:docPart>
      <w:docPartPr>
        <w:name w:val="A0304FAAD0394D4484B743ADAF96E4D9"/>
        <w:category>
          <w:name w:val="Allgemein"/>
          <w:gallery w:val="placeholder"/>
        </w:category>
        <w:types>
          <w:type w:val="bbPlcHdr"/>
        </w:types>
        <w:behaviors>
          <w:behavior w:val="content"/>
        </w:behaviors>
        <w:guid w:val="{5147EFAE-48AF-7E43-83E9-F4392A30CE29}"/>
      </w:docPartPr>
      <w:docPartBody>
        <w:p w:rsidR="00B97398" w:rsidRDefault="0069138D" w:rsidP="0069138D">
          <w:pPr>
            <w:pStyle w:val="A0304FAAD0394D4484B743ADAF96E4D9"/>
          </w:pPr>
          <w:r w:rsidRPr="00917330">
            <w:rPr>
              <w:rStyle w:val="Platzhaltertext"/>
              <w:highlight w:val="yellow"/>
            </w:rPr>
            <w:t>Text eingeben</w:t>
          </w:r>
        </w:p>
      </w:docPartBody>
    </w:docPart>
    <w:docPart>
      <w:docPartPr>
        <w:name w:val="94F829DDE7831B45816F9285556FCFAF"/>
        <w:category>
          <w:name w:val="Allgemein"/>
          <w:gallery w:val="placeholder"/>
        </w:category>
        <w:types>
          <w:type w:val="bbPlcHdr"/>
        </w:types>
        <w:behaviors>
          <w:behavior w:val="content"/>
        </w:behaviors>
        <w:guid w:val="{51ED32DE-63C0-8548-B42D-301ACE48F81A}"/>
      </w:docPartPr>
      <w:docPartBody>
        <w:p w:rsidR="00B97398" w:rsidRDefault="0069138D" w:rsidP="0069138D">
          <w:pPr>
            <w:pStyle w:val="94F829DDE7831B45816F9285556FCFAF"/>
          </w:pPr>
          <w:r w:rsidRPr="00917330">
            <w:rPr>
              <w:rStyle w:val="Platzhaltertext"/>
              <w:highlight w:val="yellow"/>
            </w:rPr>
            <w:t>Text eingeben</w:t>
          </w:r>
        </w:p>
      </w:docPartBody>
    </w:docPart>
    <w:docPart>
      <w:docPartPr>
        <w:name w:val="909D12D73404E447B6AC0B777BDCD434"/>
        <w:category>
          <w:name w:val="Allgemein"/>
          <w:gallery w:val="placeholder"/>
        </w:category>
        <w:types>
          <w:type w:val="bbPlcHdr"/>
        </w:types>
        <w:behaviors>
          <w:behavior w:val="content"/>
        </w:behaviors>
        <w:guid w:val="{6D47C67D-4D4F-8347-8368-70A38D464878}"/>
      </w:docPartPr>
      <w:docPartBody>
        <w:p w:rsidR="00B97398" w:rsidRDefault="0069138D" w:rsidP="0069138D">
          <w:pPr>
            <w:pStyle w:val="909D12D73404E447B6AC0B777BDCD434"/>
          </w:pPr>
          <w:r w:rsidRPr="00917330">
            <w:rPr>
              <w:rStyle w:val="Platzhaltertext"/>
              <w:highlight w:val="yellow"/>
            </w:rPr>
            <w:t>Text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Roboto Light">
    <w:panose1 w:val="02000000000000000000"/>
    <w:charset w:val="00"/>
    <w:family w:val="auto"/>
    <w:pitch w:val="variable"/>
    <w:sig w:usb0="E00002FF" w:usb1="5000205B" w:usb2="0000002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2341F2"/>
    <w:multiLevelType w:val="multilevel"/>
    <w:tmpl w:val="652CAA3E"/>
    <w:lvl w:ilvl="0">
      <w:start w:val="1"/>
      <w:numFmt w:val="decimal"/>
      <w:pStyle w:val="B9B5E1ADE1134BDCABE9EF53183230CC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7335764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419C3"/>
    <w:rsid w:val="00086D55"/>
    <w:rsid w:val="000875D7"/>
    <w:rsid w:val="000B06C2"/>
    <w:rsid w:val="000C4090"/>
    <w:rsid w:val="000D1030"/>
    <w:rsid w:val="000D5C34"/>
    <w:rsid w:val="000E205E"/>
    <w:rsid w:val="00122251"/>
    <w:rsid w:val="00142DBE"/>
    <w:rsid w:val="00171CEF"/>
    <w:rsid w:val="00225DAB"/>
    <w:rsid w:val="00285AE6"/>
    <w:rsid w:val="002B068C"/>
    <w:rsid w:val="002C3A47"/>
    <w:rsid w:val="002D35F4"/>
    <w:rsid w:val="003218A7"/>
    <w:rsid w:val="0032562B"/>
    <w:rsid w:val="00327B78"/>
    <w:rsid w:val="00380884"/>
    <w:rsid w:val="00394B0A"/>
    <w:rsid w:val="004044A4"/>
    <w:rsid w:val="004216F2"/>
    <w:rsid w:val="00426178"/>
    <w:rsid w:val="004359F6"/>
    <w:rsid w:val="00440818"/>
    <w:rsid w:val="004C68A4"/>
    <w:rsid w:val="004E2E89"/>
    <w:rsid w:val="004F36C4"/>
    <w:rsid w:val="005202D3"/>
    <w:rsid w:val="00543131"/>
    <w:rsid w:val="005B6AFC"/>
    <w:rsid w:val="005D45F6"/>
    <w:rsid w:val="006510B4"/>
    <w:rsid w:val="006804F2"/>
    <w:rsid w:val="0069138D"/>
    <w:rsid w:val="006A15A0"/>
    <w:rsid w:val="006B0820"/>
    <w:rsid w:val="00713A3E"/>
    <w:rsid w:val="007328D0"/>
    <w:rsid w:val="007345AF"/>
    <w:rsid w:val="00741B73"/>
    <w:rsid w:val="007C5729"/>
    <w:rsid w:val="00814D83"/>
    <w:rsid w:val="00817178"/>
    <w:rsid w:val="00831748"/>
    <w:rsid w:val="008424EF"/>
    <w:rsid w:val="00847751"/>
    <w:rsid w:val="008F2377"/>
    <w:rsid w:val="009469E8"/>
    <w:rsid w:val="009533F5"/>
    <w:rsid w:val="009551D6"/>
    <w:rsid w:val="00A04E38"/>
    <w:rsid w:val="00A17A21"/>
    <w:rsid w:val="00A228A1"/>
    <w:rsid w:val="00A24715"/>
    <w:rsid w:val="00A32635"/>
    <w:rsid w:val="00A50798"/>
    <w:rsid w:val="00A53EB7"/>
    <w:rsid w:val="00A77493"/>
    <w:rsid w:val="00AE345E"/>
    <w:rsid w:val="00B214F4"/>
    <w:rsid w:val="00B73082"/>
    <w:rsid w:val="00B97398"/>
    <w:rsid w:val="00BC4484"/>
    <w:rsid w:val="00C519A9"/>
    <w:rsid w:val="00CC55E2"/>
    <w:rsid w:val="00CE7F79"/>
    <w:rsid w:val="00D060C2"/>
    <w:rsid w:val="00D23C1D"/>
    <w:rsid w:val="00D31C6C"/>
    <w:rsid w:val="00D32598"/>
    <w:rsid w:val="00D74CC0"/>
    <w:rsid w:val="00DA04DA"/>
    <w:rsid w:val="00E85CCA"/>
    <w:rsid w:val="00EB7A05"/>
    <w:rsid w:val="00ED673E"/>
    <w:rsid w:val="00EF0EB1"/>
    <w:rsid w:val="00F04DED"/>
    <w:rsid w:val="00F74255"/>
    <w:rsid w:val="00F75A84"/>
    <w:rsid w:val="00F90259"/>
    <w:rsid w:val="00FF0382"/>
    <w:rsid w:val="00FF1E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9138D"/>
  </w:style>
  <w:style w:type="paragraph" w:customStyle="1" w:styleId="7DBD44E610C54CE7A39DE8EEE075F3901">
    <w:name w:val="7DBD44E610C54CE7A39DE8EEE075F3901"/>
    <w:rsid w:val="00142DBE"/>
    <w:pPr>
      <w:spacing w:after="120" w:line="312" w:lineRule="auto"/>
      <w:jc w:val="both"/>
    </w:pPr>
    <w:rPr>
      <w:rFonts w:ascii="Segoe UI" w:eastAsiaTheme="minorHAnsi" w:hAnsi="Segoe UI"/>
      <w:color w:val="000000"/>
      <w:lang w:eastAsia="en-US"/>
    </w:rPr>
  </w:style>
  <w:style w:type="paragraph" w:customStyle="1" w:styleId="B9B5E1ADE1134BDCABE9EF53183230CC1">
    <w:name w:val="B9B5E1ADE1134BDCABE9EF53183230CC1"/>
    <w:rsid w:val="00142DBE"/>
    <w:pPr>
      <w:numPr>
        <w:numId w:val="1"/>
      </w:numPr>
      <w:spacing w:after="120" w:line="312" w:lineRule="auto"/>
      <w:ind w:hanging="360"/>
      <w:contextualSpacing/>
      <w:jc w:val="both"/>
    </w:pPr>
    <w:rPr>
      <w:rFonts w:ascii="Segoe UI" w:eastAsiaTheme="minorHAnsi" w:hAnsi="Segoe UI"/>
      <w:color w:val="000000"/>
      <w:lang w:eastAsia="en-US"/>
    </w:rPr>
  </w:style>
  <w:style w:type="paragraph" w:customStyle="1" w:styleId="25CB068140634659A906051B455FE36D1">
    <w:name w:val="25CB068140634659A906051B455FE36D1"/>
    <w:rsid w:val="00142DBE"/>
    <w:pPr>
      <w:tabs>
        <w:tab w:val="num" w:pos="720"/>
      </w:tabs>
      <w:spacing w:after="120" w:line="312" w:lineRule="auto"/>
      <w:ind w:left="720" w:hanging="360"/>
      <w:contextualSpacing/>
      <w:jc w:val="both"/>
    </w:pPr>
    <w:rPr>
      <w:rFonts w:ascii="Segoe UI" w:eastAsiaTheme="minorHAnsi" w:hAnsi="Segoe UI"/>
      <w:color w:val="000000"/>
      <w:lang w:eastAsia="en-US"/>
    </w:rPr>
  </w:style>
  <w:style w:type="paragraph" w:customStyle="1" w:styleId="70246D1D791942ABB7103B2360C518F7">
    <w:name w:val="70246D1D791942ABB7103B2360C518F7"/>
    <w:rsid w:val="00142DBE"/>
    <w:pPr>
      <w:tabs>
        <w:tab w:val="center" w:pos="4703"/>
        <w:tab w:val="right" w:pos="9406"/>
      </w:tabs>
      <w:spacing w:after="0" w:line="240" w:lineRule="auto"/>
      <w:jc w:val="both"/>
    </w:pPr>
    <w:rPr>
      <w:rFonts w:ascii="Segoe UI" w:eastAsiaTheme="minorHAnsi" w:hAnsi="Segoe UI"/>
      <w:color w:val="000000"/>
      <w:lang w:eastAsia="en-US"/>
    </w:rPr>
  </w:style>
  <w:style w:type="paragraph" w:customStyle="1" w:styleId="CFA0625C41D41D46AB6E507D82FFC114">
    <w:name w:val="CFA0625C41D41D46AB6E507D82FFC114"/>
    <w:rsid w:val="0069138D"/>
    <w:pPr>
      <w:spacing w:line="278" w:lineRule="auto"/>
    </w:pPr>
    <w:rPr>
      <w:kern w:val="2"/>
      <w:sz w:val="24"/>
      <w:szCs w:val="24"/>
      <w14:ligatures w14:val="standardContextual"/>
    </w:rPr>
  </w:style>
  <w:style w:type="paragraph" w:customStyle="1" w:styleId="A539C85FD377EA4FAC612EBBEDAC13B5">
    <w:name w:val="A539C85FD377EA4FAC612EBBEDAC13B5"/>
    <w:rsid w:val="0069138D"/>
    <w:pPr>
      <w:spacing w:line="278" w:lineRule="auto"/>
    </w:pPr>
    <w:rPr>
      <w:kern w:val="2"/>
      <w:sz w:val="24"/>
      <w:szCs w:val="24"/>
      <w14:ligatures w14:val="standardContextual"/>
    </w:rPr>
  </w:style>
  <w:style w:type="paragraph" w:customStyle="1" w:styleId="45ABA4EB638B714EA165CA1A1A47441C">
    <w:name w:val="45ABA4EB638B714EA165CA1A1A47441C"/>
    <w:rsid w:val="0069138D"/>
    <w:pPr>
      <w:spacing w:line="278" w:lineRule="auto"/>
    </w:pPr>
    <w:rPr>
      <w:kern w:val="2"/>
      <w:sz w:val="24"/>
      <w:szCs w:val="24"/>
      <w14:ligatures w14:val="standardContextual"/>
    </w:rPr>
  </w:style>
  <w:style w:type="paragraph" w:customStyle="1" w:styleId="A0304FAAD0394D4484B743ADAF96E4D9">
    <w:name w:val="A0304FAAD0394D4484B743ADAF96E4D9"/>
    <w:rsid w:val="0069138D"/>
    <w:pPr>
      <w:spacing w:line="278" w:lineRule="auto"/>
    </w:pPr>
    <w:rPr>
      <w:kern w:val="2"/>
      <w:sz w:val="24"/>
      <w:szCs w:val="24"/>
      <w14:ligatures w14:val="standardContextual"/>
    </w:rPr>
  </w:style>
  <w:style w:type="paragraph" w:customStyle="1" w:styleId="94F829DDE7831B45816F9285556FCFAF">
    <w:name w:val="94F829DDE7831B45816F9285556FCFAF"/>
    <w:rsid w:val="0069138D"/>
    <w:pPr>
      <w:spacing w:line="278" w:lineRule="auto"/>
    </w:pPr>
    <w:rPr>
      <w:kern w:val="2"/>
      <w:sz w:val="24"/>
      <w:szCs w:val="24"/>
      <w14:ligatures w14:val="standardContextual"/>
    </w:rPr>
  </w:style>
  <w:style w:type="paragraph" w:customStyle="1" w:styleId="909D12D73404E447B6AC0B777BDCD434">
    <w:name w:val="909D12D73404E447B6AC0B777BDCD434"/>
    <w:rsid w:val="0069138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4C95ECD885E4B46BC9E22316F1C1CB2" ma:contentTypeVersion="8" ma:contentTypeDescription="Ein neues Dokument erstellen." ma:contentTypeScope="" ma:versionID="76a6e97ad7030e8056f5de8a20e7596f">
  <xsd:schema xmlns:xsd="http://www.w3.org/2001/XMLSchema" xmlns:xs="http://www.w3.org/2001/XMLSchema" xmlns:p="http://schemas.microsoft.com/office/2006/metadata/properties" xmlns:ns2="52a5b21e-7d9a-49c9-8442-6dae5dd1910f" xmlns:ns3="877c36f9-c816-4607-9ce7-ff35d3373bd0" targetNamespace="http://schemas.microsoft.com/office/2006/metadata/properties" ma:root="true" ma:fieldsID="ebc04ac7c25699f95feb887f85f50a2a" ns2:_="" ns3:_="">
    <xsd:import namespace="52a5b21e-7d9a-49c9-8442-6dae5dd1910f"/>
    <xsd:import namespace="877c36f9-c816-4607-9ce7-ff35d3373b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a5b21e-7d9a-49c9-8442-6dae5dd19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7c36f9-c816-4607-9ce7-ff35d3373bd0"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2.xml><?xml version="1.0" encoding="utf-8"?>
<ds:datastoreItem xmlns:ds="http://schemas.openxmlformats.org/officeDocument/2006/customXml" ds:itemID="{56AD8331-9FD9-4EAD-9256-15CA6B4A57AB}">
  <ds:schemaRefs>
    <ds:schemaRef ds:uri="http://schemas.microsoft.com/sharepoint/v3/contenttype/forms"/>
  </ds:schemaRefs>
</ds:datastoreItem>
</file>

<file path=customXml/itemProps3.xml><?xml version="1.0" encoding="utf-8"?>
<ds:datastoreItem xmlns:ds="http://schemas.openxmlformats.org/officeDocument/2006/customXml" ds:itemID="{10FD2428-61D9-4B41-9E96-CFB3A5C9D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a5b21e-7d9a-49c9-8442-6dae5dd1910f"/>
    <ds:schemaRef ds:uri="877c36f9-c816-4607-9ce7-ff35d3373b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Layout_hbg_Word_Bericht_221103_MSt</Template>
  <TotalTime>0</TotalTime>
  <Pages>7</Pages>
  <Words>522</Words>
  <Characters>3715</Characters>
  <Application>Microsoft Office Word</Application>
  <DocSecurity>0</DocSecurity>
  <Lines>144</Lines>
  <Paragraphs>89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Aylin Cosgun</cp:lastModifiedBy>
  <cp:revision>100</cp:revision>
  <cp:lastPrinted>2026-04-08T08:31:00Z</cp:lastPrinted>
  <dcterms:created xsi:type="dcterms:W3CDTF">2022-11-04T11:01:00Z</dcterms:created>
  <dcterms:modified xsi:type="dcterms:W3CDTF">2026-05-05T15:24:00Z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0x01010004C95ECD885E4B46BC9E22316F1C1CB2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de</vt:lpwstr>
  </property>
</Properties>
</file>